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367891482"/>
    <w:p w14:paraId="2E3BC2AA" w14:textId="77777777" w:rsidR="00070A83" w:rsidRDefault="00070A83" w:rsidP="00070A83">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264" behindDoc="1" locked="0" layoutInCell="1" allowOverlap="1" wp14:anchorId="5D292609" wp14:editId="1F516CF8">
                <wp:simplePos x="0" y="0"/>
                <wp:positionH relativeFrom="page">
                  <wp:align>right</wp:align>
                </wp:positionH>
                <wp:positionV relativeFrom="page">
                  <wp:align>top</wp:align>
                </wp:positionV>
                <wp:extent cx="7559040" cy="6334760"/>
                <wp:effectExtent l="0" t="0" r="3810" b="889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1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15" name="Group 5"/>
                        <wpg:cNvGrpSpPr>
                          <a:grpSpLocks/>
                        </wpg:cNvGrpSpPr>
                        <wpg:grpSpPr bwMode="auto">
                          <a:xfrm>
                            <a:off x="1281" y="853"/>
                            <a:ext cx="171" cy="171"/>
                            <a:chOff x="1281" y="853"/>
                            <a:chExt cx="171" cy="171"/>
                          </a:xfrm>
                        </wpg:grpSpPr>
                        <wps:wsp>
                          <wps:cNvPr id="1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 name="Group 7"/>
                        <wpg:cNvGrpSpPr>
                          <a:grpSpLocks/>
                        </wpg:cNvGrpSpPr>
                        <wpg:grpSpPr bwMode="auto">
                          <a:xfrm>
                            <a:off x="1281" y="1069"/>
                            <a:ext cx="171" cy="171"/>
                            <a:chOff x="1281" y="1069"/>
                            <a:chExt cx="171" cy="171"/>
                          </a:xfrm>
                        </wpg:grpSpPr>
                        <wps:wsp>
                          <wps:cNvPr id="1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9"/>
                        <wpg:cNvGrpSpPr>
                          <a:grpSpLocks/>
                        </wpg:cNvGrpSpPr>
                        <wpg:grpSpPr bwMode="auto">
                          <a:xfrm>
                            <a:off x="1281" y="1285"/>
                            <a:ext cx="171" cy="171"/>
                            <a:chOff x="1281" y="1285"/>
                            <a:chExt cx="171" cy="171"/>
                          </a:xfrm>
                        </wpg:grpSpPr>
                        <wps:wsp>
                          <wps:cNvPr id="2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11"/>
                        <wpg:cNvGrpSpPr>
                          <a:grpSpLocks/>
                        </wpg:cNvGrpSpPr>
                        <wpg:grpSpPr bwMode="auto">
                          <a:xfrm>
                            <a:off x="1066" y="1069"/>
                            <a:ext cx="171" cy="171"/>
                            <a:chOff x="1066" y="1069"/>
                            <a:chExt cx="171" cy="171"/>
                          </a:xfrm>
                        </wpg:grpSpPr>
                        <wps:wsp>
                          <wps:cNvPr id="2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3"/>
                        <wpg:cNvGrpSpPr>
                          <a:grpSpLocks/>
                        </wpg:cNvGrpSpPr>
                        <wpg:grpSpPr bwMode="auto">
                          <a:xfrm>
                            <a:off x="1066" y="1285"/>
                            <a:ext cx="171" cy="171"/>
                            <a:chOff x="1066" y="1285"/>
                            <a:chExt cx="171" cy="171"/>
                          </a:xfrm>
                        </wpg:grpSpPr>
                        <wps:wsp>
                          <wps:cNvPr id="2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15"/>
                        <wpg:cNvGrpSpPr>
                          <a:grpSpLocks/>
                        </wpg:cNvGrpSpPr>
                        <wpg:grpSpPr bwMode="auto">
                          <a:xfrm>
                            <a:off x="850" y="1285"/>
                            <a:ext cx="171" cy="171"/>
                            <a:chOff x="850" y="1285"/>
                            <a:chExt cx="171" cy="171"/>
                          </a:xfrm>
                        </wpg:grpSpPr>
                        <wps:wsp>
                          <wps:cNvPr id="2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17"/>
                        <wpg:cNvGrpSpPr>
                          <a:grpSpLocks/>
                        </wpg:cNvGrpSpPr>
                        <wpg:grpSpPr bwMode="auto">
                          <a:xfrm>
                            <a:off x="1553" y="853"/>
                            <a:ext cx="378" cy="603"/>
                            <a:chOff x="1553" y="853"/>
                            <a:chExt cx="378" cy="603"/>
                          </a:xfrm>
                        </wpg:grpSpPr>
                        <wps:wsp>
                          <wps:cNvPr id="2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19"/>
                        <wpg:cNvGrpSpPr>
                          <a:grpSpLocks/>
                        </wpg:cNvGrpSpPr>
                        <wpg:grpSpPr bwMode="auto">
                          <a:xfrm>
                            <a:off x="1628" y="923"/>
                            <a:ext cx="337" cy="220"/>
                            <a:chOff x="1628" y="923"/>
                            <a:chExt cx="337" cy="220"/>
                          </a:xfrm>
                        </wpg:grpSpPr>
                        <wps:wsp>
                          <wps:cNvPr id="3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21"/>
                        <wpg:cNvGrpSpPr>
                          <a:grpSpLocks/>
                        </wpg:cNvGrpSpPr>
                        <wpg:grpSpPr bwMode="auto">
                          <a:xfrm>
                            <a:off x="2025" y="853"/>
                            <a:ext cx="425" cy="603"/>
                            <a:chOff x="2025" y="853"/>
                            <a:chExt cx="425" cy="603"/>
                          </a:xfrm>
                        </wpg:grpSpPr>
                        <wps:wsp>
                          <wps:cNvPr id="22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 name="Group 25"/>
                        <wpg:cNvGrpSpPr>
                          <a:grpSpLocks/>
                        </wpg:cNvGrpSpPr>
                        <wpg:grpSpPr bwMode="auto">
                          <a:xfrm>
                            <a:off x="2565" y="853"/>
                            <a:ext cx="2" cy="603"/>
                            <a:chOff x="2565" y="853"/>
                            <a:chExt cx="2" cy="603"/>
                          </a:xfrm>
                        </wpg:grpSpPr>
                        <wps:wsp>
                          <wps:cNvPr id="22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42F3040" id="Group 12" o:spid="_x0000_s1026" style="position:absolute;margin-left:544pt;margin-top:0;width:595.2pt;height:498.8pt;z-index:-251657216;mso-position-horizontal:righ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Uj4jcYWAABn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pM80132YHUmgB9FZmpeIbDSdv2u8ht8nADnnP0oqOeK&#10;6mbqQi7NmnRRRVmg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Md9rKOOc1BPep&#10;awtLLJHHGBks5wB+NAbE7sVI9Kb5uASxCqO5rz7xJ8aNE0l3it5RdXKA4A4WvJ/EHxd1fX2ZYJCs&#10;R6BMhB+PeuSeJhHbU8uvmNChpe78j37VvG2m6SG8y4R3H8CHmvMPF3xjuJEkisGEQPGYzz+J7V5j&#10;HPe3g3zTMFPVtxC/z5/zxV2Oz/diRiIl6CWckD/gK9TXnzxFWpotEeTVzGrWjaGhi6nd6trExllk&#10;fJOckk5/E0V0Y0zCLIY0iiPCzXhKBvZVH8/aiubkZ47w8pO7bPqeiiivpD9C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&#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ySyLCAAAA2wAAAA8AAABkcnMvZG93bnJldi54bWxET99rwjAQfh/sfwg38EVmqg4Z1ShTESoM&#10;RCvo49GcaVlzKU3U7r9fBGFv9/H9vNmis7W4UesrxwqGgwQEceF0xUbBMd+8f4LwAVlj7ZgU/JKH&#10;xfz1ZYapdnfe0+0QjIgh7FNUUIbQpFL6oiSLfuAa4shdXGsxRNgaqVu8x3Bby1GSTKTFimNDiQ2t&#10;Sip+Dler4MNs+2PDWZav89P3ud4t1/llqVTvrfuaggjUhX/x053pOH8Mj1/iAXL+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cksiwgAAANsAAAAPAAAAAAAAAAAAAAAAAJ8C&#10;AABkcnMvZG93bnJldi54bWxQSwUGAAAAAAQABAD3AAAAjgM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GyNnAAAAA2wAAAA8AAABkcnMvZG93bnJldi54bWxET99rwjAQfh/4P4Qb+DbTjTFGNYooyl7b&#10;jk3fjuZMi8mlNJlt/3szGOztPr6ft9qMzoob9aH1rOB5kYEgrr1u2Sj4rA5P7yBCRNZoPZOCiQJs&#10;1rOHFebaD1zQrYxGpBAOOSpoYuxyKUPdkMOw8B1x4i6+dxgT7I3UPQ4p3Fn5kmVv0mHLqaHBjnYN&#10;1dfyxynQ1mf2fPRlcTjtv6vjZML5yyg1fxy3SxCRxvgv/nN/6DT/FX5/SQfI9R0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0bI2cAAAADbAAAADwAAAAAAAAAAAAAAAACfAgAA&#10;ZHJzL2Rvd25yZXYueG1sUEsFBgAAAAAEAAQA9wAAAIw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jhWsYA&#10;AADbAAAADwAAAGRycy9kb3ducmV2LnhtbESPT2vCQBDF74LfYRnBm24sJJXoKlVq8VBo1fbgbchO&#10;/tTsbMiuSfrtu4VCbzO893vzZr0dTC06al1lWcFiHoEgzqyuuFDwcTnMliCcR9ZYWyYF3+RguxmP&#10;1phq2/OJurMvRAhhl6KC0vsmldJlJRl0c9sQBy23rUEf1raQusU+hJtaPkRRIg1WHC6U2NC+pOx2&#10;vptQg++vj+/y8hy/7PCaf73J42ecKzWdDE8rEJ4G/2/+o486cAn8/hIG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jhWsYAAADb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K6D8UA&#10;AADbAAAADwAAAGRycy9kb3ducmV2LnhtbESPT2vCQBDF7wW/wzKCt7qxB5HUVYp/wF4K1UI9jtlJ&#10;Nm12NmTXmH77zkHwNsN7895vluvBN6qnLtaBDcymGSjiItiaKwNfp/3zAlRMyBabwGTgjyKsV6On&#10;JeY23PiT+mOqlIRwzNGAS6nNtY6FI49xGlpi0crQeUyydpW2Hd4k3Df6Jcvm2mPN0uCwpY2j4vd4&#10;9QYuP64sztuPmS5331n/fj746yUYMxkPb6+gEg3pYb5fH6zgC6z8IgPo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groPxQAAANsAAAAPAAAAAAAAAAAAAAAAAJgCAABkcnMv&#10;ZG93bnJldi54bWxQSwUGAAAAAAQABAD1AAAAigM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vCnsMA&#10;AADbAAAADwAAAGRycy9kb3ducmV2LnhtbERPz2vCMBS+C/sfwhvsIjO1oGydUYZbh4iHVT3s+Gje&#10;2m7NS0lirf+9OQgeP77fi9VgWtGT841lBdNJAoK4tLrhSsHxkD+/gPABWWNrmRRcyMNq+TBaYKbt&#10;mQvq96ESMYR9hgrqELpMSl/WZNBPbEccuV/rDIYIXSW1w3MMN61Mk2QuDTYcG2rsaF1T+b8/GQWz&#10;wre5+/ke9x9/u8+v7hU3l9NWqafH4f0NRKAh3MU390YrSOP6+CX+AL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vCnsMAAADbAAAADwAAAAAAAAAAAAAAAACYAgAAZHJzL2Rv&#10;d25yZXYueG1sUEsFBgAAAAAEAAQA9QAAAIgD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8t5MYA&#10;AADbAAAADwAAAGRycy9kb3ducmV2LnhtbESPT2vCQBDF7wW/wzKF3uqmAW2JbkIVLR4KtlEP3obs&#10;5E/NzobsqvHbd4VCj4837/fmzbPBtOJCvWssK3gZRyCIC6sbrhTsd+vnNxDOI2tsLZOCGznI0tHD&#10;HBNtr/xNl9xXIkDYJaig9r5LpHRFTQbd2HbEwSttb9AH2VdS93gNcNPKOIqm0mDDoaHGjpY1Faf8&#10;bMIbfP58/ZK71eRjgcfyZys3h0mp1NPj8D4D4Wnw/8d/6Y1WEMdw3xIA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8t5MYAAADb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N6t8UA&#10;AADbAAAADwAAAGRycy9kb3ducmV2LnhtbESPT2vCQBTE7wW/w/KE3nSjlCJpNlL8A3opVAU9PrMv&#10;2bTZtyG7xvjtu4VCj8PM/IbJloNtRE+drx0rmE0TEMSF0zVXCk7H7WQBwgdkjY1jUvAgD8t89JRh&#10;qt2dP6k/hEpECPsUFZgQ2lRKXxiy6KeuJY5e6TqLIcqukrrDe4TbRs6T5FVarDkuGGxpZaj4Ptys&#10;guuXKYvL+mMmy8056feXnb1dnVLP4+H9DUSgIfyH/9o7rWD+A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3q3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Qr58QA&#10;AADbAAAADwAAAGRycy9kb3ducmV2LnhtbESPS4sCMRCE74L/IbSwN80o+GA0ioq7eFhYnwdvzaTn&#10;oZPOMIk6++83C4LHorq+6potGlOKB9WusKyg34tAECdWF5wpOB0/uxMQziNrLC2Tgl9ysJi3WzOM&#10;tX3ynh4Hn4kAYRejgtz7KpbSJTkZdD1bEQcvtbVBH2SdSV3jM8BNKQdRNJIGCw4NOVa0zim5He4m&#10;vMH37/FOHjfDrxVe0uuP3J6HqVIfnWY5BeGp8e/jV3qrFQxG8L8lAED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kK+fEAAAA2wAAAA8AAAAAAAAAAAAAAAAAmAIAAGRycy9k&#10;b3ducmV2LnhtbFBLBQYAAAAABAAEAPUAAACJAw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mE2b8A&#10;AADbAAAADwAAAGRycy9kb3ducmV2LnhtbERPz2vCMBS+D/wfwhN2W1MtyKiNIo6NnQY68fxInk2x&#10;ealN1lb/+uUw2PHj+11tJ9eKgfrQeFawyHIQxNqbhmsFp+/3l1cQISIbbD2TgjsF2G5mTxWWxo98&#10;oOEYa5FCOJSowMbYlVIGbclhyHxHnLiL7x3GBPtamh7HFO5auczzlXTYcGqw2NHekr4ef5yC2wNZ&#10;Nk5/fO3fNNkhFKezK5R6nk+7NYhIU/wX/7k/jYJlGpu+pB8gN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qYTZvwAAANsAAAAPAAAAAAAAAAAAAAAAAJgCAABkcnMvZG93bnJl&#10;di54bWxQSwUGAAAAAAQABAD1AAAAhA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z+zMEA&#10;AADbAAAADwAAAGRycy9kb3ducmV2LnhtbERPy2rCQBTdF/yH4QrumokVQhMdRSxKdyWxxe0lc/PA&#10;zJ2QGZO0X99ZFLo8nPfuMJtOjDS41rKCdRSDIC6tbrlW8Hk9P7+CcB5ZY2eZFHyTg8N+8bTDTNuJ&#10;cxoLX4sQwi5DBY33fSalKxsy6CLbEweusoNBH+BQSz3gFMJNJ1/iOJEGWw4NDfZ0aqi8Fw+jwFdv&#10;H+NVpz/Tpc/rNL4l568qUWq1nI9bEJ5m/y/+c79rBZuwPnwJP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s/szBAAAA2wAAAA8AAAAAAAAAAAAAAAAAmAIAAGRycy9kb3du&#10;cmV2LnhtbFBLBQYAAAAABAAEAPUAAACG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itMEA&#10;AADcAAAADwAAAGRycy9kb3ducmV2LnhtbESPQYvCMBSE7wv+h/AEL4umW4tINYosLOtVV++P5plW&#10;m5fQRK3/3gjCHoeZ+YZZrnvbiht1oXGs4GuSgSCunG7YKDj8/YznIEJE1tg6JgUPCrBeDT6WWGp3&#10;5x3d9tGIBOFQooI6Rl9KGaqaLIaJ88TJO7nOYkyyM1J3eE9w28o8y2bSYsNpoUZP3zVVl/3VKjif&#10;5vnBV0Xxa6ZH/3l9FGxwq9Ro2G8WICL18T/8bm+1gjwv4HUmHQ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DorTBAAAA3AAAAA8AAAAAAAAAAAAAAAAAmAIAAGRycy9kb3du&#10;cmV2LnhtbFBLBQYAAAAABAAEAPUAAACGAw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8HL8IA&#10;AADcAAAADwAAAGRycy9kb3ducmV2LnhtbESPT2sCMRTE74V+h/AKXkrNuq5FtkYRQfTqn94fm2d2&#10;281L2ERdv70RBI/DzPyGmS1624oLdaFxrGA0zEAQV043bBQcD+uvKYgQkTW2jknBjQIs5u9vMyy1&#10;u/KOLvtoRIJwKFFBHaMvpQxVTRbD0Hni5J1cZzEm2RmpO7wmuG1lnmXf0mLDaaFGT6uaqv/92Sr4&#10;O03zo6+KYmPGv/7zfCvY4FapwUe//AERqY+v8LO91QryfAKPM+k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DwcvwgAAANwAAAAPAAAAAAAAAAAAAAAAAJgCAABkcnMvZG93&#10;bnJldi54bWxQSwUGAAAAAAQABAD1AAAAhwM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2ZWMIA&#10;AADcAAAADwAAAGRycy9kb3ducmV2LnhtbESPT4vCMBTE7wt+h/CEvSxrai0i1SgiLOvVP3t/NM+0&#10;2ryEJmr99htB8DjMzG+Yxaq3rbhRFxrHCsajDARx5XTDRsHx8PM9AxEissbWMSl4UIDVcvCxwFK7&#10;O+/oto9GJAiHEhXUMfpSylDVZDGMnCdO3sl1FmOSnZG6w3uC21bmWTaVFhtOCzV62tRUXfZXq+B8&#10;muVHXxXFr5n8+a/ro2CDW6U+h/16DiJSH9/hV3urFeT5FJ5n0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3ZlYwgAAANw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w8qsEA&#10;AADcAAAADwAAAGRycy9kb3ducmV2LnhtbERPTU/CQBC9m/gfNmPCTbY2xGBhIYQo6M0igeukO3Qb&#10;urNNd4Xqr3cOJhxf3vd8OfhWXaiPTWADT+MMFHEVbMO1gf3X2+MUVEzIFtvAZOCHIiwX93dzLGy4&#10;ckmXXaqVhHAs0IBLqSu0jpUjj3EcOmLhTqH3mAT2tbY9XiXctzrPsmftsWFpcNjR2lF13n17Ax/l&#10;dvN6eBHzNB4/f8t1aFduYszoYVjNQCUa0k387363BvJc1soZOQJ6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sPKrBAAAA3AAAAA8AAAAAAAAAAAAAAAAAmAIAAGRycy9kb3du&#10;cmV2LnhtbFBLBQYAAAAABAAEAPUAAACGAwAAAAA=&#10;" path="m,l,603e" filled="f" strokecolor="#231f20" strokeweight="1.36325mm">
                    <v:path arrowok="t" o:connecttype="custom" o:connectlocs="0,853;0,1456" o:connectangles="0,0"/>
                  </v:shape>
                </v:group>
                <w10:wrap anchorx="page" anchory="page"/>
              </v:group>
            </w:pict>
          </mc:Fallback>
        </mc:AlternateContent>
      </w:r>
    </w:p>
    <w:p w14:paraId="1D01FEEA" w14:textId="77777777" w:rsidR="00070A83" w:rsidRDefault="00070A83" w:rsidP="00070A83">
      <w:pPr>
        <w:spacing w:after="0" w:line="200" w:lineRule="exact"/>
      </w:pPr>
    </w:p>
    <w:p w14:paraId="630CA3FC" w14:textId="77777777" w:rsidR="00070A83" w:rsidRDefault="00070A83" w:rsidP="00070A83">
      <w:pPr>
        <w:spacing w:after="0" w:line="200" w:lineRule="exact"/>
      </w:pPr>
    </w:p>
    <w:p w14:paraId="38743E2C" w14:textId="77777777" w:rsidR="00070A83" w:rsidRDefault="00070A83" w:rsidP="00070A83">
      <w:pPr>
        <w:spacing w:after="0" w:line="200" w:lineRule="exact"/>
      </w:pPr>
    </w:p>
    <w:p w14:paraId="2DD3E7FC" w14:textId="77777777" w:rsidR="00070A83" w:rsidRDefault="00070A83" w:rsidP="00070A83">
      <w:pPr>
        <w:spacing w:after="0" w:line="200" w:lineRule="exact"/>
      </w:pPr>
    </w:p>
    <w:p w14:paraId="798D5F5D" w14:textId="77777777" w:rsidR="00070A83" w:rsidRDefault="00070A83" w:rsidP="00070A83">
      <w:pPr>
        <w:spacing w:after="0" w:line="200" w:lineRule="exact"/>
      </w:pPr>
    </w:p>
    <w:p w14:paraId="766133CB" w14:textId="77777777" w:rsidR="00070A83" w:rsidRDefault="00070A83" w:rsidP="00070A83">
      <w:pPr>
        <w:spacing w:after="0" w:line="200" w:lineRule="exact"/>
      </w:pPr>
    </w:p>
    <w:p w14:paraId="7A065BFA" w14:textId="77777777" w:rsidR="00070A83" w:rsidRDefault="00070A83" w:rsidP="00070A83">
      <w:pPr>
        <w:spacing w:after="0" w:line="200" w:lineRule="exact"/>
      </w:pPr>
    </w:p>
    <w:p w14:paraId="6B5BDCF8" w14:textId="77777777" w:rsidR="00070A83" w:rsidRDefault="00070A83" w:rsidP="00070A83">
      <w:pPr>
        <w:spacing w:after="0" w:line="200" w:lineRule="exact"/>
      </w:pPr>
    </w:p>
    <w:p w14:paraId="107EC986" w14:textId="77777777" w:rsidR="00070A83" w:rsidRDefault="00070A83" w:rsidP="00070A83">
      <w:pPr>
        <w:spacing w:after="0" w:line="200" w:lineRule="exact"/>
      </w:pPr>
    </w:p>
    <w:p w14:paraId="74C87E3E" w14:textId="77777777" w:rsidR="00070A83" w:rsidRDefault="00070A83" w:rsidP="00070A83">
      <w:pPr>
        <w:spacing w:after="0" w:line="200" w:lineRule="exact"/>
      </w:pPr>
    </w:p>
    <w:p w14:paraId="6643929A" w14:textId="77777777" w:rsidR="00070A83" w:rsidRDefault="00070A83" w:rsidP="00070A83">
      <w:pPr>
        <w:spacing w:after="0" w:line="200" w:lineRule="exact"/>
      </w:pPr>
    </w:p>
    <w:p w14:paraId="0827961D" w14:textId="77777777" w:rsidR="00070A83" w:rsidRDefault="00070A83" w:rsidP="00070A83">
      <w:pPr>
        <w:spacing w:after="0" w:line="200" w:lineRule="exact"/>
      </w:pPr>
    </w:p>
    <w:p w14:paraId="4BEF5BAC" w14:textId="77777777" w:rsidR="00070A83" w:rsidRDefault="00070A83" w:rsidP="00070A83">
      <w:pPr>
        <w:spacing w:after="0" w:line="200" w:lineRule="exact"/>
      </w:pPr>
    </w:p>
    <w:p w14:paraId="4A0FD4A3" w14:textId="77777777" w:rsidR="00070A83" w:rsidRDefault="00070A83" w:rsidP="00070A83">
      <w:pPr>
        <w:spacing w:after="0" w:line="200" w:lineRule="exact"/>
      </w:pPr>
    </w:p>
    <w:p w14:paraId="2C2B6761" w14:textId="77777777" w:rsidR="00070A83" w:rsidRDefault="00070A83" w:rsidP="00070A83">
      <w:pPr>
        <w:spacing w:after="0" w:line="200" w:lineRule="exact"/>
      </w:pPr>
    </w:p>
    <w:p w14:paraId="12BD3520" w14:textId="77777777" w:rsidR="00070A83" w:rsidRDefault="00070A83" w:rsidP="00070A83">
      <w:pPr>
        <w:spacing w:after="0" w:line="200" w:lineRule="exact"/>
      </w:pPr>
    </w:p>
    <w:p w14:paraId="4479229A" w14:textId="77777777" w:rsidR="00070A83" w:rsidRDefault="00070A83" w:rsidP="00070A83">
      <w:pPr>
        <w:spacing w:after="0" w:line="200" w:lineRule="exact"/>
      </w:pPr>
    </w:p>
    <w:p w14:paraId="7E0F7924" w14:textId="77777777" w:rsidR="00070A83" w:rsidRDefault="00070A83" w:rsidP="00070A83">
      <w:pPr>
        <w:spacing w:after="0" w:line="200" w:lineRule="exact"/>
      </w:pPr>
    </w:p>
    <w:p w14:paraId="1B3E2F1B" w14:textId="1AD0B39E" w:rsidR="00070A83" w:rsidRDefault="00070A83" w:rsidP="00070A83">
      <w:pPr>
        <w:pStyle w:val="Title"/>
      </w:pPr>
      <w:r>
        <w:t>PRI REPORTING FRAMEWORK 201</w:t>
      </w:r>
      <w:r w:rsidR="006164C2">
        <w:t>4</w:t>
      </w:r>
      <w:r>
        <w:t>/1</w:t>
      </w:r>
      <w:r w:rsidR="006164C2">
        <w:t>5</w:t>
      </w:r>
    </w:p>
    <w:p w14:paraId="49FD5328" w14:textId="77777777" w:rsidR="00070A83" w:rsidRDefault="00070A83" w:rsidP="00070A83">
      <w:pPr>
        <w:pStyle w:val="Title"/>
      </w:pPr>
      <w:r>
        <w:t xml:space="preserve">Direct Property </w:t>
      </w:r>
    </w:p>
    <w:p w14:paraId="3A11AF45" w14:textId="77777777" w:rsidR="00070A83" w:rsidRDefault="00070A83" w:rsidP="00070A83"/>
    <w:p w14:paraId="755D683C" w14:textId="77777777" w:rsidR="00070A83" w:rsidRDefault="00070A83" w:rsidP="00070A83"/>
    <w:p w14:paraId="2427761D" w14:textId="77777777" w:rsidR="00070A83" w:rsidRDefault="00070A83" w:rsidP="00070A83"/>
    <w:p w14:paraId="1477F3DF" w14:textId="53877EA7" w:rsidR="00070A83" w:rsidRDefault="006164C2" w:rsidP="00070A83">
      <w:r>
        <w:t>September 2014</w:t>
      </w:r>
    </w:p>
    <w:p w14:paraId="1DB57724" w14:textId="77777777" w:rsidR="00070A83" w:rsidRDefault="00171C5E" w:rsidP="00070A83">
      <w:hyperlink r:id="rId15" w:history="1">
        <w:r w:rsidR="00070A83" w:rsidRPr="00BA2D65">
          <w:rPr>
            <w:rStyle w:val="Hyperlink"/>
            <w:rFonts w:cs="Arial"/>
          </w:rPr>
          <w:t>reporting@unpri.org</w:t>
        </w:r>
      </w:hyperlink>
    </w:p>
    <w:p w14:paraId="05FA30AA" w14:textId="77777777" w:rsidR="00070A83" w:rsidRDefault="00FB33CE" w:rsidP="00070A83">
      <w:pPr>
        <w:spacing w:after="0" w:line="200" w:lineRule="exact"/>
      </w:pPr>
      <w:r w:rsidRPr="009C1D27">
        <w:t xml:space="preserve">+44 (0) </w:t>
      </w:r>
      <w:r>
        <w:t>20 3714 3187</w:t>
      </w:r>
    </w:p>
    <w:p w14:paraId="7E6C5456" w14:textId="77777777" w:rsidR="00070A83" w:rsidRDefault="00070A83" w:rsidP="00070A83">
      <w:pPr>
        <w:spacing w:after="0" w:line="200" w:lineRule="exact"/>
      </w:pPr>
    </w:p>
    <w:p w14:paraId="794CDA8A" w14:textId="77777777" w:rsidR="00070A83" w:rsidRDefault="00070A83" w:rsidP="00070A83">
      <w:pPr>
        <w:spacing w:after="0"/>
        <w:sectPr w:rsidR="00070A83" w:rsidSect="00070A83">
          <w:footerReference w:type="default" r:id="rId16"/>
          <w:pgSz w:w="11920" w:h="16840"/>
          <w:pgMar w:top="1580" w:right="1180" w:bottom="280" w:left="740" w:header="720" w:footer="720" w:gutter="0"/>
          <w:cols w:space="720"/>
        </w:sectPr>
      </w:pPr>
    </w:p>
    <w:p w14:paraId="6B8A0BAA" w14:textId="77777777" w:rsidR="00BD5A31" w:rsidRDefault="00BD5A31" w:rsidP="00BD5A31">
      <w:pPr>
        <w:pStyle w:val="Heading1"/>
        <w:spacing w:before="120" w:after="120"/>
      </w:pPr>
      <w:r>
        <w:lastRenderedPageBreak/>
        <w:t>Understanding this document</w:t>
      </w:r>
      <w:bookmarkEnd w:id="0"/>
      <w:r>
        <w:t xml:space="preserve"> </w:t>
      </w:r>
    </w:p>
    <w:p w14:paraId="0632DCC0" w14:textId="77777777" w:rsidR="00BD5A31" w:rsidRDefault="00BD5A31" w:rsidP="00BD5A31">
      <w:pPr>
        <w:pStyle w:val="INDICATORTEXT"/>
        <w:spacing w:before="120"/>
        <w:ind w:right="-546"/>
        <w:jc w:val="both"/>
        <w:rPr>
          <w:lang w:eastAsia="en-GB"/>
        </w:rPr>
      </w:pPr>
      <w:r>
        <w:rPr>
          <w:lang w:eastAsia="en-GB"/>
        </w:rPr>
        <w:t xml:space="preserve">In addition to the detailed indicator text and </w:t>
      </w:r>
      <w:r w:rsidR="00625760">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2DC56BF5" w14:textId="77777777" w:rsidR="00BD5A31" w:rsidRPr="002F6B3D" w:rsidRDefault="00BD5A31" w:rsidP="00BD5A31">
      <w:pPr>
        <w:pStyle w:val="INDICATORTEXT"/>
        <w:ind w:right="-546"/>
        <w:jc w:val="both"/>
        <w:rPr>
          <w:b/>
          <w:lang w:eastAsia="en-GB"/>
        </w:rPr>
      </w:pPr>
      <w:r w:rsidRPr="002F6B3D">
        <w:rPr>
          <w:b/>
          <w:lang w:eastAsia="en-GB"/>
        </w:rPr>
        <w:t>Top bar</w:t>
      </w:r>
    </w:p>
    <w:p w14:paraId="43E580B7" w14:textId="77777777" w:rsidR="00BD5A31" w:rsidRDefault="00BD5A31" w:rsidP="00BD5A31">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D5A31" w14:paraId="6F5ED32C" w14:textId="77777777" w:rsidTr="00BD5A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33BBF8" w14:textId="77777777" w:rsidR="00BD5A31" w:rsidRPr="00F667D4" w:rsidRDefault="00BD5A31" w:rsidP="00BD5A31">
            <w:pPr>
              <w:spacing w:after="0"/>
              <w:rPr>
                <w:rStyle w:val="IntenseEmphasis"/>
                <w:b w:val="0"/>
                <w:bCs w:val="0"/>
                <w:iCs w:val="0"/>
              </w:rPr>
            </w:pPr>
          </w:p>
        </w:tc>
        <w:tc>
          <w:tcPr>
            <w:tcW w:w="3402" w:type="dxa"/>
          </w:tcPr>
          <w:p w14:paraId="6D0282FD" w14:textId="77777777" w:rsidR="00BD5A31" w:rsidRPr="00F667D4"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6F66994B" w14:textId="77777777" w:rsidR="00BD5A31" w:rsidRPr="00F667D4"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047DDCD5" w14:textId="77777777" w:rsidR="00BD5A31" w:rsidRPr="00F667D4" w:rsidRDefault="00BD5A31" w:rsidP="00BD5A31">
            <w:pPr>
              <w:spacing w:after="0"/>
              <w:rPr>
                <w:rStyle w:val="IntenseEmphasis"/>
                <w:b w:val="0"/>
                <w:bCs w:val="0"/>
                <w:iCs w:val="0"/>
              </w:rPr>
            </w:pPr>
            <w:r w:rsidRPr="00F667D4">
              <w:t>Principle</w:t>
            </w:r>
          </w:p>
        </w:tc>
      </w:tr>
      <w:tr w:rsidR="00BD5A31" w14:paraId="20519961" w14:textId="77777777" w:rsidTr="00BD5A31">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0489ECA" w14:textId="77777777" w:rsidR="00BD5A31" w:rsidRPr="00DB5C48" w:rsidRDefault="00BD5A31" w:rsidP="00BD5A31">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2D379866" w14:textId="77777777" w:rsidR="00BD5A31" w:rsidRPr="00DB5C48"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1BEC80D3" w14:textId="77777777" w:rsidR="00BD5A31" w:rsidRPr="00DB5C48"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DDDC1C0" w14:textId="77777777" w:rsidR="00BD5A31" w:rsidRPr="00DB5C48" w:rsidRDefault="00BD5A31" w:rsidP="00BD5A31">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351434C3" w14:textId="77777777" w:rsidR="00BD5A31" w:rsidRDefault="00BD5A31" w:rsidP="00BD5A31">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D5A31" w14:paraId="13076B0D" w14:textId="77777777" w:rsidTr="00BD5A3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F4FE94E" w14:textId="77777777" w:rsidR="00BD5A31" w:rsidRPr="00C72280" w:rsidRDefault="00BD5A31" w:rsidP="00BD5A31">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27BFEEC" w14:textId="77777777" w:rsidR="00BD5A31" w:rsidRPr="00E85043" w:rsidRDefault="00BD5A31" w:rsidP="00BD5A31">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BD5A31" w14:paraId="7C1C8EE3" w14:textId="77777777" w:rsidTr="00BD5A31">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B4E9025" w14:textId="77777777" w:rsidR="00BD5A31" w:rsidRPr="00C72280" w:rsidRDefault="00BD5A31" w:rsidP="00BD5A31">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22175287" w14:textId="77777777" w:rsidR="00BD5A31" w:rsidRPr="00C72280" w:rsidRDefault="00BD5A31" w:rsidP="00BD5A31">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FDD41C2" w14:textId="77777777" w:rsidR="00BD5A31" w:rsidRPr="00E85043" w:rsidRDefault="00BD5A31" w:rsidP="00BD5A31">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BD5A31" w14:paraId="5A6B73CA" w14:textId="77777777" w:rsidTr="00BD5A31">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241AF3C4" w14:textId="77777777" w:rsidR="00BD5A31" w:rsidRPr="00C72280" w:rsidRDefault="00BD5A31" w:rsidP="00BD5A31">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12FD938F" w14:textId="77777777" w:rsidR="00BD5A31" w:rsidRPr="00E85043" w:rsidRDefault="00BD5A31" w:rsidP="00BD5A31">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132BD2E1" w14:textId="77777777" w:rsidR="00BD5A31" w:rsidRPr="00E85043" w:rsidRDefault="00BD5A31" w:rsidP="00BD5A31">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D5A31" w14:paraId="763EFAD9" w14:textId="77777777" w:rsidTr="00BD5A31">
        <w:trPr>
          <w:trHeight w:val="668"/>
        </w:trPr>
        <w:tc>
          <w:tcPr>
            <w:tcW w:w="1560" w:type="dxa"/>
          </w:tcPr>
          <w:p w14:paraId="27A496AD" w14:textId="77777777" w:rsidR="00BD5A31" w:rsidRDefault="00BD5A31" w:rsidP="00BD5A31">
            <w:pPr>
              <w:pStyle w:val="INDICATORTEXT"/>
              <w:spacing w:before="40" w:after="60"/>
              <w:ind w:left="34"/>
              <w:jc w:val="both"/>
            </w:pPr>
            <w:r w:rsidRPr="004C1494">
              <w:t>Gateway</w:t>
            </w:r>
          </w:p>
        </w:tc>
        <w:tc>
          <w:tcPr>
            <w:tcW w:w="1275" w:type="dxa"/>
          </w:tcPr>
          <w:p w14:paraId="3EE52DDF" w14:textId="77777777" w:rsidR="00BD5A31" w:rsidRDefault="00BD5A31" w:rsidP="00BD5A31">
            <w:pPr>
              <w:pStyle w:val="INDICATORTEXT"/>
              <w:spacing w:before="40" w:after="60"/>
              <w:jc w:val="both"/>
            </w:pPr>
            <w:r>
              <w:rPr>
                <w:noProof/>
                <w:lang w:eastAsia="en-GB"/>
              </w:rPr>
              <w:drawing>
                <wp:inline distT="0" distB="0" distL="0" distR="0" wp14:anchorId="2FE47B38" wp14:editId="6B57DC6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3FC4A4D" w14:textId="77777777" w:rsidR="00BD5A31" w:rsidRDefault="00BD5A31" w:rsidP="00BD5A31">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BD5A31" w14:paraId="101E70D8" w14:textId="77777777" w:rsidTr="00BD5A31">
        <w:tc>
          <w:tcPr>
            <w:tcW w:w="1560" w:type="dxa"/>
          </w:tcPr>
          <w:p w14:paraId="73932EB3" w14:textId="77777777" w:rsidR="00BD5A31" w:rsidRDefault="00BD5A31" w:rsidP="00BD5A31">
            <w:pPr>
              <w:pStyle w:val="INDICATORTEXT"/>
              <w:spacing w:before="40" w:after="60"/>
              <w:ind w:left="34"/>
              <w:jc w:val="both"/>
            </w:pPr>
            <w:r w:rsidRPr="004C1494">
              <w:t>Peering</w:t>
            </w:r>
          </w:p>
        </w:tc>
        <w:tc>
          <w:tcPr>
            <w:tcW w:w="1275" w:type="dxa"/>
          </w:tcPr>
          <w:p w14:paraId="77F4DF74" w14:textId="77777777" w:rsidR="00BD5A31" w:rsidRDefault="00BD5A31" w:rsidP="00BD5A31">
            <w:pPr>
              <w:pStyle w:val="INDICATORTEXT"/>
              <w:spacing w:before="40" w:after="60"/>
              <w:jc w:val="both"/>
            </w:pPr>
            <w:r>
              <w:rPr>
                <w:noProof/>
                <w:lang w:eastAsia="en-GB"/>
              </w:rPr>
              <w:drawing>
                <wp:inline distT="0" distB="0" distL="0" distR="0" wp14:anchorId="24AF12B8" wp14:editId="6B6DD26A">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0B98170" w14:textId="77777777" w:rsidR="00BD5A31" w:rsidRDefault="00BD5A31" w:rsidP="00BD5A31">
            <w:pPr>
              <w:pStyle w:val="INDICATORTEXT"/>
              <w:spacing w:before="40" w:after="60"/>
              <w:jc w:val="both"/>
              <w:rPr>
                <w:lang w:eastAsia="en-GB"/>
              </w:rPr>
            </w:pPr>
            <w:r>
              <w:t>These indicators are used to determine your peer groups for assessment purposes.</w:t>
            </w:r>
          </w:p>
        </w:tc>
      </w:tr>
      <w:tr w:rsidR="00BD5A31" w14:paraId="7FD1D14D" w14:textId="77777777" w:rsidTr="00BD5A31">
        <w:tc>
          <w:tcPr>
            <w:tcW w:w="1560" w:type="dxa"/>
          </w:tcPr>
          <w:p w14:paraId="0A4BECC6" w14:textId="77777777" w:rsidR="00BD5A31" w:rsidRDefault="00BD5A31" w:rsidP="00BD5A31">
            <w:pPr>
              <w:pStyle w:val="INDICATORTEXT"/>
              <w:spacing w:before="40" w:after="60"/>
              <w:ind w:left="34"/>
              <w:jc w:val="both"/>
            </w:pPr>
            <w:r w:rsidRPr="004C1494">
              <w:t>Core assessed</w:t>
            </w:r>
          </w:p>
        </w:tc>
        <w:tc>
          <w:tcPr>
            <w:tcW w:w="1275" w:type="dxa"/>
          </w:tcPr>
          <w:p w14:paraId="47031249" w14:textId="77777777" w:rsidR="00BD5A31" w:rsidRDefault="00BD5A31" w:rsidP="00BD5A31">
            <w:pPr>
              <w:pStyle w:val="INDICATORTEXT"/>
              <w:spacing w:before="40" w:after="60"/>
              <w:jc w:val="both"/>
            </w:pPr>
            <w:r>
              <w:rPr>
                <w:noProof/>
                <w:lang w:eastAsia="en-GB"/>
              </w:rPr>
              <w:drawing>
                <wp:inline distT="0" distB="0" distL="0" distR="0" wp14:anchorId="6F2E27D6" wp14:editId="58BB3C5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25E11E3" w14:textId="77777777" w:rsidR="00BD5A31" w:rsidRDefault="00BD5A31" w:rsidP="00BD5A31">
            <w:pPr>
              <w:pStyle w:val="INDICATORTEXT"/>
              <w:spacing w:before="40" w:after="60"/>
              <w:jc w:val="both"/>
              <w:rPr>
                <w:lang w:eastAsia="en-GB"/>
              </w:rPr>
            </w:pPr>
            <w:r>
              <w:t>These indicators form the core of the assessment, and represent the majority of your final assessment score.</w:t>
            </w:r>
          </w:p>
        </w:tc>
      </w:tr>
      <w:tr w:rsidR="00BD5A31" w14:paraId="18C8C2F0" w14:textId="77777777" w:rsidTr="00BD5A31">
        <w:tc>
          <w:tcPr>
            <w:tcW w:w="1560" w:type="dxa"/>
          </w:tcPr>
          <w:p w14:paraId="3CBB9FB4" w14:textId="77777777" w:rsidR="00BD5A31" w:rsidRDefault="00BD5A31" w:rsidP="00BD5A31">
            <w:pPr>
              <w:pStyle w:val="INDICATORTEXT"/>
              <w:spacing w:before="40" w:after="60"/>
              <w:ind w:left="34"/>
              <w:jc w:val="both"/>
            </w:pPr>
            <w:r w:rsidRPr="004C1494">
              <w:t>Additional assessed</w:t>
            </w:r>
          </w:p>
        </w:tc>
        <w:tc>
          <w:tcPr>
            <w:tcW w:w="1275" w:type="dxa"/>
          </w:tcPr>
          <w:p w14:paraId="5D0D51A5" w14:textId="77777777" w:rsidR="00BD5A31" w:rsidRDefault="00BD5A31" w:rsidP="00BD5A31">
            <w:pPr>
              <w:pStyle w:val="INDICATORTEXT"/>
              <w:spacing w:before="40" w:after="60"/>
              <w:jc w:val="both"/>
            </w:pPr>
            <w:r>
              <w:rPr>
                <w:noProof/>
                <w:lang w:eastAsia="en-GB"/>
              </w:rPr>
              <w:drawing>
                <wp:inline distT="0" distB="0" distL="0" distR="0" wp14:anchorId="2206E2B3" wp14:editId="7D33A1A0">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CC4CE15" w14:textId="77777777" w:rsidR="00BD5A31" w:rsidRDefault="00BD5A31" w:rsidP="00BD5A31">
            <w:pPr>
              <w:pStyle w:val="INDICATORTEXT"/>
              <w:spacing w:before="40" w:after="60"/>
              <w:jc w:val="both"/>
              <w:rPr>
                <w:lang w:eastAsia="en-GB"/>
              </w:rPr>
            </w:pPr>
            <w:r>
              <w:t>These indicators represent more advanced or alternative practices and contribute to a smaller part of your score.</w:t>
            </w:r>
          </w:p>
        </w:tc>
      </w:tr>
      <w:tr w:rsidR="00BD5A31" w14:paraId="0E3F584B" w14:textId="77777777" w:rsidTr="00BD5A31">
        <w:tc>
          <w:tcPr>
            <w:tcW w:w="1560" w:type="dxa"/>
          </w:tcPr>
          <w:p w14:paraId="24278939" w14:textId="77777777" w:rsidR="00BD5A31" w:rsidRDefault="00BD5A31" w:rsidP="00BD5A31">
            <w:pPr>
              <w:pStyle w:val="INDICATORTEXT"/>
              <w:spacing w:before="40" w:after="60"/>
              <w:ind w:left="34"/>
              <w:jc w:val="both"/>
            </w:pPr>
            <w:r w:rsidRPr="004C1494">
              <w:t>Descriptive</w:t>
            </w:r>
          </w:p>
        </w:tc>
        <w:tc>
          <w:tcPr>
            <w:tcW w:w="1275" w:type="dxa"/>
          </w:tcPr>
          <w:p w14:paraId="3DC6DA5A" w14:textId="77777777" w:rsidR="00BD5A31" w:rsidRDefault="00BD5A31" w:rsidP="00BD5A31">
            <w:pPr>
              <w:pStyle w:val="INDICATORTEXT"/>
              <w:spacing w:before="40" w:after="60"/>
              <w:jc w:val="both"/>
            </w:pPr>
            <w:r>
              <w:rPr>
                <w:noProof/>
                <w:lang w:eastAsia="en-GB"/>
              </w:rPr>
              <w:drawing>
                <wp:inline distT="0" distB="0" distL="0" distR="0" wp14:anchorId="40CC6498" wp14:editId="7C3C039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6E0696B4" w14:textId="77777777" w:rsidR="00BD5A31" w:rsidRDefault="00BD5A31" w:rsidP="00BD5A31">
            <w:pPr>
              <w:pStyle w:val="INDICATORTEXT"/>
              <w:spacing w:before="40" w:after="60"/>
              <w:jc w:val="both"/>
              <w:rPr>
                <w:lang w:eastAsia="en-GB"/>
              </w:rPr>
            </w:pPr>
            <w:r>
              <w:t>These are open-ended narrative indicators, allowing you to describe your activities.</w:t>
            </w:r>
          </w:p>
        </w:tc>
      </w:tr>
    </w:tbl>
    <w:p w14:paraId="2E10D255" w14:textId="77777777" w:rsidR="00BD5A31" w:rsidRPr="002F6B3D" w:rsidRDefault="00BD5A31" w:rsidP="00BD5A31">
      <w:pPr>
        <w:pStyle w:val="INDICATORTEXT"/>
        <w:spacing w:before="120"/>
        <w:rPr>
          <w:b/>
          <w:lang w:eastAsia="en-GB"/>
        </w:rPr>
      </w:pPr>
      <w:r w:rsidRPr="002F6B3D">
        <w:rPr>
          <w:b/>
          <w:lang w:eastAsia="en-GB"/>
        </w:rPr>
        <w:t>Underneath the indicator</w:t>
      </w:r>
    </w:p>
    <w:p w14:paraId="0C33ED85" w14:textId="77777777" w:rsidR="00BD5A31" w:rsidRDefault="00BD5A31" w:rsidP="00BD5A31">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BD5A31" w14:paraId="40493379" w14:textId="77777777" w:rsidTr="00BD5A3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1200B10" w14:textId="77777777" w:rsidR="00BD5A31" w:rsidRPr="00DC20FA" w:rsidRDefault="00BD5A31" w:rsidP="00BD5A31">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55280A90" w14:textId="77777777" w:rsidR="00BD5A31" w:rsidRPr="00DC20FA" w:rsidRDefault="00BD5A31" w:rsidP="00BD5A3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BD5A31" w:rsidRPr="00D5451C" w14:paraId="7B397837" w14:textId="77777777" w:rsidTr="00BD5A31">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9DDA1C6" w14:textId="77777777" w:rsidR="00BD5A31" w:rsidRPr="00F667D4" w:rsidRDefault="00BD5A31" w:rsidP="00BD5A31">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31DC431" w14:textId="77777777" w:rsidR="00BD5A31" w:rsidRPr="00B9480C"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BD5A31" w:rsidRPr="00D5451C" w14:paraId="57358803" w14:textId="77777777" w:rsidTr="00BD5A31">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BACC9E8" w14:textId="77777777" w:rsidR="00BD5A31" w:rsidRPr="00F667D4" w:rsidRDefault="00BD5A31" w:rsidP="00BD5A31">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2BC768F5" w14:textId="77777777" w:rsidR="00BD5A31" w:rsidRPr="00CC7769"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BD5A31" w:rsidRPr="00D5451C" w14:paraId="09AA7831"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0E7ED28" w14:textId="77777777" w:rsidR="00BD5A31" w:rsidRPr="00837EA2" w:rsidRDefault="00BD5A31" w:rsidP="00BD5A31">
            <w:pPr>
              <w:pStyle w:val="INDICATORTEXT"/>
              <w:spacing w:before="0"/>
              <w:jc w:val="both"/>
              <w:rPr>
                <w:b/>
              </w:rPr>
            </w:pPr>
            <w:r>
              <w:rPr>
                <w:b/>
              </w:rPr>
              <w:t>LOGIC</w:t>
            </w:r>
          </w:p>
        </w:tc>
      </w:tr>
      <w:tr w:rsidR="00BD5A31" w:rsidRPr="00D5451C" w14:paraId="5C33004B"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18F4C11E" w14:textId="77777777" w:rsidR="00BD5A31" w:rsidRPr="00F667D4" w:rsidRDefault="00BD5A31" w:rsidP="00BD5A31">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55DEC50" w14:textId="77777777" w:rsidR="00BD5A31" w:rsidRPr="00CC7769"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BD5A31" w:rsidRPr="00D5451C" w14:paraId="30816B6C"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0819287" w14:textId="77777777" w:rsidR="00BD5A31" w:rsidRPr="00F667D4" w:rsidRDefault="00BD5A31" w:rsidP="00BD5A31">
            <w:pPr>
              <w:pStyle w:val="INDICATORTEXT"/>
              <w:spacing w:before="0"/>
              <w:jc w:val="both"/>
              <w:rPr>
                <w:b/>
              </w:rPr>
            </w:pPr>
            <w:r w:rsidRPr="00F667D4">
              <w:rPr>
                <w:b/>
              </w:rPr>
              <w:t>ASSESSMENT</w:t>
            </w:r>
          </w:p>
        </w:tc>
      </w:tr>
      <w:tr w:rsidR="00BD5A31" w:rsidRPr="00D5451C" w14:paraId="10332889"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CB57016" w14:textId="77777777" w:rsidR="00BD5A31" w:rsidRPr="00F667D4" w:rsidRDefault="00BD5A31" w:rsidP="00BD5A31">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542B8F1" w14:textId="77777777" w:rsidR="00BD5A31"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BD5A31" w:rsidRPr="00D5451C" w14:paraId="1B32FF63"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2E0BF072" w14:textId="77777777" w:rsidR="00BD5A31" w:rsidRDefault="00BD5A31" w:rsidP="00BD5A31">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2AC847FD" w14:textId="77777777" w:rsidR="00BD5A31" w:rsidRDefault="00BD5A31" w:rsidP="00BD5A3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BD5A31" w:rsidRPr="00D5451C" w14:paraId="4C0458C3"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1CF1D76B" w14:textId="77777777" w:rsidR="00BD5A31" w:rsidRPr="00C72280" w:rsidRDefault="00BD5A31" w:rsidP="00BD5A31">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09B33BFC" w14:textId="77777777" w:rsidR="00BD5A31" w:rsidRPr="00C72280" w:rsidRDefault="00BD5A31" w:rsidP="00BD5A3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BD5A31" w:rsidRPr="00D5451C" w14:paraId="3F60EF2F" w14:textId="77777777" w:rsidTr="00BD5A31">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E413E7F" w14:textId="77777777" w:rsidR="00BD5A31" w:rsidRPr="000D72DF" w:rsidRDefault="00BD5A31" w:rsidP="00BD5A31">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65528471" w14:textId="77777777" w:rsidR="00BD5A31" w:rsidRPr="00F83E7B" w:rsidRDefault="00BD5A31" w:rsidP="00BD5A3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bookmarkStart w:id="1" w:name="_Toc360179415" w:displacedByCustomXml="next"/>
    <w:sdt>
      <w:sdtPr>
        <w:rPr>
          <w:rFonts w:ascii="Arial" w:hAnsi="Arial" w:cs="Arial"/>
          <w:bCs w:val="0"/>
          <w:color w:val="auto"/>
          <w:sz w:val="20"/>
          <w:szCs w:val="20"/>
        </w:rPr>
        <w:id w:val="2967436"/>
        <w:docPartObj>
          <w:docPartGallery w:val="Table of Contents"/>
          <w:docPartUnique/>
        </w:docPartObj>
      </w:sdtPr>
      <w:sdtEndPr/>
      <w:sdtContent>
        <w:p w14:paraId="419DE977" w14:textId="77777777" w:rsidR="00DF5692" w:rsidRDefault="00DF5692">
          <w:pPr>
            <w:pStyle w:val="TOCHeading"/>
          </w:pPr>
          <w:r>
            <w:t>Table of Contents</w:t>
          </w:r>
        </w:p>
        <w:p w14:paraId="3643EA91" w14:textId="77777777" w:rsidR="00D62EBD" w:rsidRDefault="00D62EBD" w:rsidP="00D62EBD">
          <w:pPr>
            <w:pStyle w:val="TOC1"/>
          </w:pPr>
          <w:r>
            <w:t>Pathways through the module</w:t>
          </w:r>
          <w:r w:rsidR="00241091">
            <w:tab/>
          </w:r>
          <w:r>
            <w:t>4</w:t>
          </w:r>
        </w:p>
        <w:p w14:paraId="66541969" w14:textId="77777777" w:rsidR="00625760" w:rsidRDefault="00EE5079" w:rsidP="00D62EBD">
          <w:pPr>
            <w:pStyle w:val="TOC1"/>
            <w:rPr>
              <w:rFonts w:asciiTheme="minorHAnsi" w:eastAsiaTheme="minorEastAsia" w:hAnsiTheme="minorHAnsi" w:cstheme="minorBidi"/>
              <w:sz w:val="22"/>
              <w:szCs w:val="22"/>
              <w:lang w:val="en-IN" w:eastAsia="en-IN"/>
            </w:rPr>
          </w:pPr>
          <w:r>
            <w:fldChar w:fldCharType="begin"/>
          </w:r>
          <w:r w:rsidR="00DF5692">
            <w:instrText xml:space="preserve"> TOC \o "1-3" \h \z \u </w:instrText>
          </w:r>
          <w:r>
            <w:fldChar w:fldCharType="separate"/>
          </w:r>
          <w:hyperlink w:anchor="_Toc367891483" w:history="1">
            <w:r w:rsidR="00625760" w:rsidRPr="00A5615F">
              <w:rPr>
                <w:rStyle w:val="Hyperlink"/>
              </w:rPr>
              <w:t>Preface</w:t>
            </w:r>
            <w:r w:rsidR="00625760">
              <w:rPr>
                <w:webHidden/>
              </w:rPr>
              <w:tab/>
            </w:r>
            <w:r w:rsidR="00625760">
              <w:rPr>
                <w:webHidden/>
              </w:rPr>
              <w:fldChar w:fldCharType="begin"/>
            </w:r>
            <w:r w:rsidR="00625760">
              <w:rPr>
                <w:webHidden/>
              </w:rPr>
              <w:instrText xml:space="preserve"> PAGEREF _Toc367891483 \h </w:instrText>
            </w:r>
            <w:r w:rsidR="00625760">
              <w:rPr>
                <w:webHidden/>
              </w:rPr>
            </w:r>
            <w:r w:rsidR="00625760">
              <w:rPr>
                <w:webHidden/>
              </w:rPr>
              <w:fldChar w:fldCharType="separate"/>
            </w:r>
            <w:r w:rsidR="00171C5E">
              <w:rPr>
                <w:webHidden/>
              </w:rPr>
              <w:t>5</w:t>
            </w:r>
            <w:r w:rsidR="00625760">
              <w:rPr>
                <w:webHidden/>
              </w:rPr>
              <w:fldChar w:fldCharType="end"/>
            </w:r>
          </w:hyperlink>
        </w:p>
        <w:p w14:paraId="24F6FCDA" w14:textId="36696E4C" w:rsidR="00625760" w:rsidRDefault="00171C5E">
          <w:pPr>
            <w:pStyle w:val="TOC2"/>
            <w:rPr>
              <w:rFonts w:asciiTheme="minorHAnsi" w:eastAsiaTheme="minorEastAsia" w:hAnsiTheme="minorHAnsi" w:cstheme="minorBidi"/>
              <w:sz w:val="22"/>
              <w:szCs w:val="22"/>
              <w:lang w:val="en-IN" w:eastAsia="en-IN"/>
            </w:rPr>
          </w:pPr>
          <w:hyperlink w:anchor="_Toc367891484" w:history="1">
            <w:r w:rsidR="00625760" w:rsidRPr="00A5615F">
              <w:rPr>
                <w:rStyle w:val="Hyperlink"/>
              </w:rPr>
              <w:t>Overview</w:t>
            </w:r>
            <w:r w:rsidR="00625760">
              <w:rPr>
                <w:webHidden/>
              </w:rPr>
              <w:tab/>
            </w:r>
            <w:r w:rsidR="00625760">
              <w:rPr>
                <w:webHidden/>
              </w:rPr>
              <w:fldChar w:fldCharType="begin"/>
            </w:r>
            <w:r w:rsidR="00625760">
              <w:rPr>
                <w:webHidden/>
              </w:rPr>
              <w:instrText xml:space="preserve"> PAGEREF _Toc367891484 \h </w:instrText>
            </w:r>
            <w:r w:rsidR="00625760">
              <w:rPr>
                <w:webHidden/>
              </w:rPr>
            </w:r>
            <w:r w:rsidR="00625760">
              <w:rPr>
                <w:webHidden/>
              </w:rPr>
              <w:fldChar w:fldCharType="separate"/>
            </w:r>
            <w:r>
              <w:rPr>
                <w:webHidden/>
              </w:rPr>
              <w:t>7</w:t>
            </w:r>
            <w:r w:rsidR="00625760">
              <w:rPr>
                <w:webHidden/>
              </w:rPr>
              <w:fldChar w:fldCharType="end"/>
            </w:r>
          </w:hyperlink>
        </w:p>
        <w:p w14:paraId="651B008B" w14:textId="5CB1272D" w:rsidR="00625760" w:rsidRDefault="00171C5E">
          <w:pPr>
            <w:pStyle w:val="TOC2"/>
            <w:rPr>
              <w:rFonts w:asciiTheme="minorHAnsi" w:eastAsiaTheme="minorEastAsia" w:hAnsiTheme="minorHAnsi" w:cstheme="minorBidi"/>
              <w:sz w:val="22"/>
              <w:szCs w:val="22"/>
              <w:lang w:val="en-IN" w:eastAsia="en-IN"/>
            </w:rPr>
          </w:pPr>
          <w:hyperlink w:anchor="_Toc367891485" w:history="1">
            <w:r w:rsidR="00625760" w:rsidRPr="00A5615F">
              <w:rPr>
                <w:rStyle w:val="Hyperlink"/>
              </w:rPr>
              <w:t>Fundraising of property funds</w:t>
            </w:r>
            <w:r w:rsidR="00625760">
              <w:rPr>
                <w:webHidden/>
              </w:rPr>
              <w:tab/>
            </w:r>
            <w:r w:rsidR="00625760">
              <w:rPr>
                <w:webHidden/>
              </w:rPr>
              <w:fldChar w:fldCharType="begin"/>
            </w:r>
            <w:r w:rsidR="00625760">
              <w:rPr>
                <w:webHidden/>
              </w:rPr>
              <w:instrText xml:space="preserve"> PAGEREF _Toc367891485 \h </w:instrText>
            </w:r>
            <w:r w:rsidR="00625760">
              <w:rPr>
                <w:webHidden/>
              </w:rPr>
            </w:r>
            <w:r w:rsidR="00625760">
              <w:rPr>
                <w:webHidden/>
              </w:rPr>
              <w:fldChar w:fldCharType="separate"/>
            </w:r>
            <w:r>
              <w:rPr>
                <w:webHidden/>
              </w:rPr>
              <w:t>13</w:t>
            </w:r>
            <w:r w:rsidR="00625760">
              <w:rPr>
                <w:webHidden/>
              </w:rPr>
              <w:fldChar w:fldCharType="end"/>
            </w:r>
          </w:hyperlink>
        </w:p>
        <w:p w14:paraId="6A0B0D54" w14:textId="15A93698" w:rsidR="00625760" w:rsidRDefault="00171C5E">
          <w:pPr>
            <w:pStyle w:val="TOC2"/>
            <w:rPr>
              <w:rFonts w:asciiTheme="minorHAnsi" w:eastAsiaTheme="minorEastAsia" w:hAnsiTheme="minorHAnsi" w:cstheme="minorBidi"/>
              <w:sz w:val="22"/>
              <w:szCs w:val="22"/>
              <w:lang w:val="en-IN" w:eastAsia="en-IN"/>
            </w:rPr>
          </w:pPr>
          <w:hyperlink w:anchor="_Toc367891486" w:history="1">
            <w:r w:rsidR="00625760" w:rsidRPr="00A5615F">
              <w:rPr>
                <w:rStyle w:val="Hyperlink"/>
              </w:rPr>
              <w:t>Pre-investment (selection)</w:t>
            </w:r>
            <w:r w:rsidR="00625760">
              <w:rPr>
                <w:webHidden/>
              </w:rPr>
              <w:tab/>
            </w:r>
            <w:r w:rsidR="00625760">
              <w:rPr>
                <w:webHidden/>
              </w:rPr>
              <w:fldChar w:fldCharType="begin"/>
            </w:r>
            <w:r w:rsidR="00625760">
              <w:rPr>
                <w:webHidden/>
              </w:rPr>
              <w:instrText xml:space="preserve"> PAGEREF _Toc367891486 \h </w:instrText>
            </w:r>
            <w:r w:rsidR="00625760">
              <w:rPr>
                <w:webHidden/>
              </w:rPr>
            </w:r>
            <w:r w:rsidR="00625760">
              <w:rPr>
                <w:webHidden/>
              </w:rPr>
              <w:fldChar w:fldCharType="separate"/>
            </w:r>
            <w:r>
              <w:rPr>
                <w:webHidden/>
              </w:rPr>
              <w:t>17</w:t>
            </w:r>
            <w:r w:rsidR="00625760">
              <w:rPr>
                <w:webHidden/>
              </w:rPr>
              <w:fldChar w:fldCharType="end"/>
            </w:r>
          </w:hyperlink>
        </w:p>
        <w:p w14:paraId="675B6333" w14:textId="33F25B0B" w:rsidR="00625760" w:rsidRDefault="00171C5E">
          <w:pPr>
            <w:pStyle w:val="TOC2"/>
            <w:rPr>
              <w:rFonts w:asciiTheme="minorHAnsi" w:eastAsiaTheme="minorEastAsia" w:hAnsiTheme="minorHAnsi" w:cstheme="minorBidi"/>
              <w:sz w:val="22"/>
              <w:szCs w:val="22"/>
              <w:lang w:val="en-IN" w:eastAsia="en-IN"/>
            </w:rPr>
          </w:pPr>
          <w:hyperlink w:anchor="_Toc367891487" w:history="1">
            <w:r w:rsidR="00625760" w:rsidRPr="00A5615F">
              <w:rPr>
                <w:rStyle w:val="Hyperlink"/>
              </w:rPr>
              <w:t>Selection, appointment and monitoring third-party property managers</w:t>
            </w:r>
            <w:r w:rsidR="00625760">
              <w:rPr>
                <w:webHidden/>
              </w:rPr>
              <w:tab/>
            </w:r>
            <w:r w:rsidR="00625760">
              <w:rPr>
                <w:webHidden/>
              </w:rPr>
              <w:fldChar w:fldCharType="begin"/>
            </w:r>
            <w:r w:rsidR="00625760">
              <w:rPr>
                <w:webHidden/>
              </w:rPr>
              <w:instrText xml:space="preserve"> PAGEREF _Toc367891487 \h </w:instrText>
            </w:r>
            <w:r w:rsidR="00625760">
              <w:rPr>
                <w:webHidden/>
              </w:rPr>
            </w:r>
            <w:r w:rsidR="00625760">
              <w:rPr>
                <w:webHidden/>
              </w:rPr>
              <w:fldChar w:fldCharType="separate"/>
            </w:r>
            <w:r>
              <w:rPr>
                <w:webHidden/>
              </w:rPr>
              <w:t>24</w:t>
            </w:r>
            <w:r w:rsidR="00625760">
              <w:rPr>
                <w:webHidden/>
              </w:rPr>
              <w:fldChar w:fldCharType="end"/>
            </w:r>
          </w:hyperlink>
        </w:p>
        <w:p w14:paraId="2DC522CF" w14:textId="15956B3D" w:rsidR="00625760" w:rsidRDefault="00171C5E">
          <w:pPr>
            <w:pStyle w:val="TOC2"/>
            <w:rPr>
              <w:rFonts w:asciiTheme="minorHAnsi" w:eastAsiaTheme="minorEastAsia" w:hAnsiTheme="minorHAnsi" w:cstheme="minorBidi"/>
              <w:sz w:val="22"/>
              <w:szCs w:val="22"/>
              <w:lang w:val="en-IN" w:eastAsia="en-IN"/>
            </w:rPr>
          </w:pPr>
          <w:hyperlink w:anchor="_Toc367891488" w:history="1">
            <w:r w:rsidR="00625760" w:rsidRPr="00A5615F">
              <w:rPr>
                <w:rStyle w:val="Hyperlink"/>
              </w:rPr>
              <w:t>Post-investment (monitoring and active ownership)</w:t>
            </w:r>
            <w:r w:rsidR="00625760">
              <w:rPr>
                <w:webHidden/>
              </w:rPr>
              <w:tab/>
            </w:r>
            <w:r w:rsidR="00625760">
              <w:rPr>
                <w:webHidden/>
              </w:rPr>
              <w:fldChar w:fldCharType="begin"/>
            </w:r>
            <w:r w:rsidR="00625760">
              <w:rPr>
                <w:webHidden/>
              </w:rPr>
              <w:instrText xml:space="preserve"> PAGEREF _Toc367891488 \h </w:instrText>
            </w:r>
            <w:r w:rsidR="00625760">
              <w:rPr>
                <w:webHidden/>
              </w:rPr>
            </w:r>
            <w:r w:rsidR="00625760">
              <w:rPr>
                <w:webHidden/>
              </w:rPr>
              <w:fldChar w:fldCharType="separate"/>
            </w:r>
            <w:r>
              <w:rPr>
                <w:webHidden/>
              </w:rPr>
              <w:t>26</w:t>
            </w:r>
            <w:r w:rsidR="00625760">
              <w:rPr>
                <w:webHidden/>
              </w:rPr>
              <w:fldChar w:fldCharType="end"/>
            </w:r>
          </w:hyperlink>
        </w:p>
        <w:p w14:paraId="4ED43FBC" w14:textId="6B53BF65" w:rsidR="00625760" w:rsidRDefault="00171C5E">
          <w:pPr>
            <w:pStyle w:val="TOC3"/>
            <w:rPr>
              <w:rFonts w:asciiTheme="minorHAnsi" w:eastAsiaTheme="minorEastAsia" w:hAnsiTheme="minorHAnsi" w:cstheme="minorBidi"/>
              <w:sz w:val="22"/>
              <w:szCs w:val="22"/>
              <w:lang w:val="en-IN" w:eastAsia="en-IN"/>
            </w:rPr>
          </w:pPr>
          <w:hyperlink w:anchor="_Toc367891489" w:history="1">
            <w:r w:rsidR="008B37CE" w:rsidRPr="00A5615F">
              <w:rPr>
                <w:rStyle w:val="Hyperlink"/>
              </w:rPr>
              <w:t>Overview</w:t>
            </w:r>
            <w:r w:rsidR="00625760">
              <w:rPr>
                <w:webHidden/>
              </w:rPr>
              <w:tab/>
            </w:r>
            <w:r w:rsidR="00625760">
              <w:rPr>
                <w:webHidden/>
              </w:rPr>
              <w:fldChar w:fldCharType="begin"/>
            </w:r>
            <w:r w:rsidR="00625760">
              <w:rPr>
                <w:webHidden/>
              </w:rPr>
              <w:instrText xml:space="preserve"> PAGEREF _Toc367891489 \h </w:instrText>
            </w:r>
            <w:r w:rsidR="00625760">
              <w:rPr>
                <w:webHidden/>
              </w:rPr>
            </w:r>
            <w:r w:rsidR="00625760">
              <w:rPr>
                <w:webHidden/>
              </w:rPr>
              <w:fldChar w:fldCharType="separate"/>
            </w:r>
            <w:r>
              <w:rPr>
                <w:webHidden/>
              </w:rPr>
              <w:t>26</w:t>
            </w:r>
            <w:r w:rsidR="00625760">
              <w:rPr>
                <w:webHidden/>
              </w:rPr>
              <w:fldChar w:fldCharType="end"/>
            </w:r>
          </w:hyperlink>
        </w:p>
        <w:p w14:paraId="14E4F8A0" w14:textId="04B4953D" w:rsidR="00625760" w:rsidRDefault="00171C5E">
          <w:pPr>
            <w:pStyle w:val="TOC3"/>
            <w:rPr>
              <w:rFonts w:asciiTheme="minorHAnsi" w:eastAsiaTheme="minorEastAsia" w:hAnsiTheme="minorHAnsi" w:cstheme="minorBidi"/>
              <w:sz w:val="22"/>
              <w:szCs w:val="22"/>
              <w:lang w:val="en-IN" w:eastAsia="en-IN"/>
            </w:rPr>
          </w:pPr>
          <w:hyperlink w:anchor="_Toc367891490" w:history="1">
            <w:r w:rsidR="008B37CE">
              <w:rPr>
                <w:rStyle w:val="Hyperlink"/>
              </w:rPr>
              <w:t>P</w:t>
            </w:r>
            <w:r w:rsidR="008B37CE" w:rsidRPr="00A5615F">
              <w:rPr>
                <w:rStyle w:val="Hyperlink"/>
              </w:rPr>
              <w:t>roperty monitoring and management</w:t>
            </w:r>
            <w:r w:rsidR="00625760">
              <w:rPr>
                <w:webHidden/>
              </w:rPr>
              <w:tab/>
            </w:r>
            <w:r w:rsidR="00625760">
              <w:rPr>
                <w:webHidden/>
              </w:rPr>
              <w:fldChar w:fldCharType="begin"/>
            </w:r>
            <w:r w:rsidR="00625760">
              <w:rPr>
                <w:webHidden/>
              </w:rPr>
              <w:instrText xml:space="preserve"> PAGEREF _Toc367891490 \h </w:instrText>
            </w:r>
            <w:r w:rsidR="00625760">
              <w:rPr>
                <w:webHidden/>
              </w:rPr>
            </w:r>
            <w:r w:rsidR="00625760">
              <w:rPr>
                <w:webHidden/>
              </w:rPr>
              <w:fldChar w:fldCharType="separate"/>
            </w:r>
            <w:r>
              <w:rPr>
                <w:webHidden/>
              </w:rPr>
              <w:t>28</w:t>
            </w:r>
            <w:r w:rsidR="00625760">
              <w:rPr>
                <w:webHidden/>
              </w:rPr>
              <w:fldChar w:fldCharType="end"/>
            </w:r>
          </w:hyperlink>
        </w:p>
        <w:p w14:paraId="69B58CED" w14:textId="29781042" w:rsidR="00625760" w:rsidRDefault="00171C5E">
          <w:pPr>
            <w:pStyle w:val="TOC3"/>
            <w:rPr>
              <w:rFonts w:asciiTheme="minorHAnsi" w:eastAsiaTheme="minorEastAsia" w:hAnsiTheme="minorHAnsi" w:cstheme="minorBidi"/>
              <w:sz w:val="22"/>
              <w:szCs w:val="22"/>
              <w:lang w:val="en-IN" w:eastAsia="en-IN"/>
            </w:rPr>
          </w:pPr>
          <w:hyperlink w:anchor="_Toc367891491" w:history="1">
            <w:r w:rsidR="008B37CE">
              <w:rPr>
                <w:rStyle w:val="Hyperlink"/>
              </w:rPr>
              <w:t>P</w:t>
            </w:r>
            <w:r w:rsidR="008B37CE" w:rsidRPr="00A5615F">
              <w:rPr>
                <w:rStyle w:val="Hyperlink"/>
              </w:rPr>
              <w:t>roperty developments and refurbishments</w:t>
            </w:r>
            <w:r w:rsidR="00625760">
              <w:rPr>
                <w:webHidden/>
              </w:rPr>
              <w:tab/>
            </w:r>
            <w:r w:rsidR="00625760">
              <w:rPr>
                <w:webHidden/>
              </w:rPr>
              <w:fldChar w:fldCharType="begin"/>
            </w:r>
            <w:r w:rsidR="00625760">
              <w:rPr>
                <w:webHidden/>
              </w:rPr>
              <w:instrText xml:space="preserve"> PAGEREF _Toc367891491 \h </w:instrText>
            </w:r>
            <w:r w:rsidR="00625760">
              <w:rPr>
                <w:webHidden/>
              </w:rPr>
            </w:r>
            <w:r w:rsidR="00625760">
              <w:rPr>
                <w:webHidden/>
              </w:rPr>
              <w:fldChar w:fldCharType="separate"/>
            </w:r>
            <w:r>
              <w:rPr>
                <w:webHidden/>
              </w:rPr>
              <w:t>32</w:t>
            </w:r>
            <w:r w:rsidR="00625760">
              <w:rPr>
                <w:webHidden/>
              </w:rPr>
              <w:fldChar w:fldCharType="end"/>
            </w:r>
          </w:hyperlink>
        </w:p>
        <w:p w14:paraId="24D71B43" w14:textId="1A81A405" w:rsidR="00625760" w:rsidRDefault="00171C5E">
          <w:pPr>
            <w:pStyle w:val="TOC3"/>
            <w:rPr>
              <w:rFonts w:asciiTheme="minorHAnsi" w:eastAsiaTheme="minorEastAsia" w:hAnsiTheme="minorHAnsi" w:cstheme="minorBidi"/>
              <w:sz w:val="22"/>
              <w:szCs w:val="22"/>
              <w:lang w:val="en-IN" w:eastAsia="en-IN"/>
            </w:rPr>
          </w:pPr>
          <w:hyperlink w:anchor="_Toc367891492" w:history="1">
            <w:r w:rsidR="008B37CE">
              <w:rPr>
                <w:rStyle w:val="Hyperlink"/>
              </w:rPr>
              <w:t>O</w:t>
            </w:r>
            <w:r w:rsidR="008B37CE" w:rsidRPr="00A5615F">
              <w:rPr>
                <w:rStyle w:val="Hyperlink"/>
              </w:rPr>
              <w:t>ccupier engagement</w:t>
            </w:r>
            <w:r w:rsidR="00625760">
              <w:rPr>
                <w:webHidden/>
              </w:rPr>
              <w:tab/>
            </w:r>
            <w:r w:rsidR="00625760">
              <w:rPr>
                <w:webHidden/>
              </w:rPr>
              <w:fldChar w:fldCharType="begin"/>
            </w:r>
            <w:r w:rsidR="00625760">
              <w:rPr>
                <w:webHidden/>
              </w:rPr>
              <w:instrText xml:space="preserve"> PAGEREF _Toc367891492 \h </w:instrText>
            </w:r>
            <w:r w:rsidR="00625760">
              <w:rPr>
                <w:webHidden/>
              </w:rPr>
            </w:r>
            <w:r w:rsidR="00625760">
              <w:rPr>
                <w:webHidden/>
              </w:rPr>
              <w:fldChar w:fldCharType="separate"/>
            </w:r>
            <w:r>
              <w:rPr>
                <w:webHidden/>
              </w:rPr>
              <w:t>34</w:t>
            </w:r>
            <w:r w:rsidR="00625760">
              <w:rPr>
                <w:webHidden/>
              </w:rPr>
              <w:fldChar w:fldCharType="end"/>
            </w:r>
          </w:hyperlink>
        </w:p>
        <w:p w14:paraId="2983F96C" w14:textId="702CBF5A" w:rsidR="00625760" w:rsidRDefault="00171C5E">
          <w:pPr>
            <w:pStyle w:val="TOC3"/>
            <w:rPr>
              <w:rFonts w:asciiTheme="minorHAnsi" w:eastAsiaTheme="minorEastAsia" w:hAnsiTheme="minorHAnsi" w:cstheme="minorBidi"/>
              <w:sz w:val="22"/>
              <w:szCs w:val="22"/>
              <w:lang w:val="en-IN" w:eastAsia="en-IN"/>
            </w:rPr>
          </w:pPr>
          <w:hyperlink w:anchor="_Toc367891493" w:history="1">
            <w:r w:rsidR="008B37CE">
              <w:rPr>
                <w:rStyle w:val="Hyperlink"/>
              </w:rPr>
              <w:t>C</w:t>
            </w:r>
            <w:r w:rsidR="008B37CE" w:rsidRPr="00A5615F">
              <w:rPr>
                <w:rStyle w:val="Hyperlink"/>
              </w:rPr>
              <w:t>ommunity engagement</w:t>
            </w:r>
            <w:r w:rsidR="00625760">
              <w:rPr>
                <w:webHidden/>
              </w:rPr>
              <w:tab/>
            </w:r>
            <w:r w:rsidR="00625760">
              <w:rPr>
                <w:webHidden/>
              </w:rPr>
              <w:fldChar w:fldCharType="begin"/>
            </w:r>
            <w:r w:rsidR="00625760">
              <w:rPr>
                <w:webHidden/>
              </w:rPr>
              <w:instrText xml:space="preserve"> PAGEREF _Toc367891493 \h </w:instrText>
            </w:r>
            <w:r w:rsidR="00625760">
              <w:rPr>
                <w:webHidden/>
              </w:rPr>
            </w:r>
            <w:r w:rsidR="00625760">
              <w:rPr>
                <w:webHidden/>
              </w:rPr>
              <w:fldChar w:fldCharType="separate"/>
            </w:r>
            <w:r>
              <w:rPr>
                <w:webHidden/>
              </w:rPr>
              <w:t>37</w:t>
            </w:r>
            <w:r w:rsidR="00625760">
              <w:rPr>
                <w:webHidden/>
              </w:rPr>
              <w:fldChar w:fldCharType="end"/>
            </w:r>
          </w:hyperlink>
        </w:p>
        <w:p w14:paraId="64250765" w14:textId="0A2D4933" w:rsidR="00625760" w:rsidRDefault="00171C5E">
          <w:pPr>
            <w:pStyle w:val="TOC2"/>
            <w:rPr>
              <w:rFonts w:asciiTheme="minorHAnsi" w:eastAsiaTheme="minorEastAsia" w:hAnsiTheme="minorHAnsi" w:cstheme="minorBidi"/>
              <w:sz w:val="22"/>
              <w:szCs w:val="22"/>
              <w:lang w:val="en-IN" w:eastAsia="en-IN"/>
            </w:rPr>
          </w:pPr>
          <w:hyperlink w:anchor="_Toc367891494" w:history="1">
            <w:r w:rsidR="00625760" w:rsidRPr="00A5615F">
              <w:rPr>
                <w:rStyle w:val="Hyperlink"/>
              </w:rPr>
              <w:t>Outputs and outcomes</w:t>
            </w:r>
            <w:r w:rsidR="00625760">
              <w:rPr>
                <w:webHidden/>
              </w:rPr>
              <w:tab/>
            </w:r>
            <w:r w:rsidR="00625760">
              <w:rPr>
                <w:webHidden/>
              </w:rPr>
              <w:fldChar w:fldCharType="begin"/>
            </w:r>
            <w:r w:rsidR="00625760">
              <w:rPr>
                <w:webHidden/>
              </w:rPr>
              <w:instrText xml:space="preserve"> PAGEREF _Toc367891494 \h </w:instrText>
            </w:r>
            <w:r w:rsidR="00625760">
              <w:rPr>
                <w:webHidden/>
              </w:rPr>
            </w:r>
            <w:r w:rsidR="00625760">
              <w:rPr>
                <w:webHidden/>
              </w:rPr>
              <w:fldChar w:fldCharType="separate"/>
            </w:r>
            <w:r>
              <w:rPr>
                <w:webHidden/>
              </w:rPr>
              <w:t>39</w:t>
            </w:r>
            <w:r w:rsidR="00625760">
              <w:rPr>
                <w:webHidden/>
              </w:rPr>
              <w:fldChar w:fldCharType="end"/>
            </w:r>
          </w:hyperlink>
        </w:p>
        <w:p w14:paraId="5E8483D0" w14:textId="0257CAFB" w:rsidR="00625760" w:rsidRDefault="00171C5E">
          <w:pPr>
            <w:pStyle w:val="TOC2"/>
            <w:rPr>
              <w:rFonts w:asciiTheme="minorHAnsi" w:eastAsiaTheme="minorEastAsia" w:hAnsiTheme="minorHAnsi" w:cstheme="minorBidi"/>
              <w:sz w:val="22"/>
              <w:szCs w:val="22"/>
              <w:lang w:val="en-IN" w:eastAsia="en-IN"/>
            </w:rPr>
          </w:pPr>
          <w:hyperlink w:anchor="_Toc367891495" w:history="1">
            <w:r w:rsidR="00625760" w:rsidRPr="00A5615F">
              <w:rPr>
                <w:rStyle w:val="Hyperlink"/>
              </w:rPr>
              <w:t>Communication</w:t>
            </w:r>
            <w:r w:rsidR="00625760">
              <w:rPr>
                <w:webHidden/>
              </w:rPr>
              <w:tab/>
            </w:r>
            <w:r w:rsidR="00625760">
              <w:rPr>
                <w:webHidden/>
              </w:rPr>
              <w:fldChar w:fldCharType="begin"/>
            </w:r>
            <w:r w:rsidR="00625760">
              <w:rPr>
                <w:webHidden/>
              </w:rPr>
              <w:instrText xml:space="preserve"> PAGEREF _Toc367891495 \h </w:instrText>
            </w:r>
            <w:r w:rsidR="00625760">
              <w:rPr>
                <w:webHidden/>
              </w:rPr>
            </w:r>
            <w:r w:rsidR="00625760">
              <w:rPr>
                <w:webHidden/>
              </w:rPr>
              <w:fldChar w:fldCharType="separate"/>
            </w:r>
            <w:r>
              <w:rPr>
                <w:webHidden/>
              </w:rPr>
              <w:t>43</w:t>
            </w:r>
            <w:r w:rsidR="00625760">
              <w:rPr>
                <w:webHidden/>
              </w:rPr>
              <w:fldChar w:fldCharType="end"/>
            </w:r>
          </w:hyperlink>
        </w:p>
        <w:p w14:paraId="3D589A18" w14:textId="77777777" w:rsidR="00DF5692" w:rsidRDefault="00EE5079">
          <w:r>
            <w:fldChar w:fldCharType="end"/>
          </w:r>
        </w:p>
      </w:sdtContent>
    </w:sdt>
    <w:p w14:paraId="717624BA" w14:textId="77777777" w:rsidR="00DF5692" w:rsidRDefault="00DF5692">
      <w:pPr>
        <w:widowControl/>
        <w:autoSpaceDE/>
        <w:autoSpaceDN/>
        <w:adjustRightInd/>
        <w:spacing w:before="0" w:after="0" w:line="240" w:lineRule="auto"/>
      </w:pPr>
    </w:p>
    <w:p w14:paraId="3C95C2A4" w14:textId="77777777" w:rsidR="00DF5692" w:rsidRDefault="00DF5692">
      <w:pPr>
        <w:widowControl/>
        <w:autoSpaceDE/>
        <w:autoSpaceDN/>
        <w:adjustRightInd/>
        <w:spacing w:before="0" w:after="0" w:line="240" w:lineRule="auto"/>
        <w:sectPr w:rsidR="00DF5692" w:rsidSect="00644696">
          <w:headerReference w:type="default" r:id="rId22"/>
          <w:footerReference w:type="default" r:id="rId23"/>
          <w:headerReference w:type="first" r:id="rId24"/>
          <w:footerReference w:type="first" r:id="rId25"/>
          <w:pgSz w:w="11900" w:h="16840"/>
          <w:pgMar w:top="1440" w:right="1616" w:bottom="1440" w:left="1616" w:header="708" w:footer="708" w:gutter="0"/>
          <w:cols w:space="708"/>
          <w:titlePg/>
          <w:docGrid w:linePitch="360"/>
        </w:sectPr>
      </w:pPr>
    </w:p>
    <w:p w14:paraId="23C6DE96" w14:textId="77777777" w:rsidR="00625760" w:rsidRPr="00C14CB7" w:rsidRDefault="00625760" w:rsidP="00625760">
      <w:r w:rsidRPr="00C14CB7">
        <w:rPr>
          <w:noProof/>
          <w:lang w:eastAsia="en-GB"/>
        </w:rPr>
        <w:lastRenderedPageBreak/>
        <mc:AlternateContent>
          <mc:Choice Requires="wpg">
            <w:drawing>
              <wp:anchor distT="0" distB="0" distL="114300" distR="114300" simplePos="0" relativeHeight="251653120" behindDoc="0" locked="0" layoutInCell="1" allowOverlap="1" wp14:anchorId="2EAA35DB" wp14:editId="52E0D34C">
                <wp:simplePos x="914400" y="914400"/>
                <wp:positionH relativeFrom="margin">
                  <wp:align>center</wp:align>
                </wp:positionH>
                <wp:positionV relativeFrom="margin">
                  <wp:posOffset>-252095</wp:posOffset>
                </wp:positionV>
                <wp:extent cx="7268400" cy="9590400"/>
                <wp:effectExtent l="0" t="0" r="0" b="0"/>
                <wp:wrapSquare wrapText="bothSides"/>
                <wp:docPr id="231" name="Group 149"/>
                <wp:cNvGraphicFramePr/>
                <a:graphic xmlns:a="http://schemas.openxmlformats.org/drawingml/2006/main">
                  <a:graphicData uri="http://schemas.microsoft.com/office/word/2010/wordprocessingGroup">
                    <wpg:wgp>
                      <wpg:cNvGrpSpPr/>
                      <wpg:grpSpPr>
                        <a:xfrm>
                          <a:off x="0" y="0"/>
                          <a:ext cx="7268400" cy="9590400"/>
                          <a:chOff x="0" y="0"/>
                          <a:chExt cx="7269122" cy="9590766"/>
                        </a:xfrm>
                      </wpg:grpSpPr>
                      <wps:wsp>
                        <wps:cNvPr id="232" name="Rectangle 232"/>
                        <wps:cNvSpPr/>
                        <wps:spPr>
                          <a:xfrm>
                            <a:off x="1420230" y="8157694"/>
                            <a:ext cx="33948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AF6555"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21: </w:t>
                              </w:r>
                              <w:r>
                                <w:rPr>
                                  <w:rFonts w:ascii="Arial" w:eastAsia="Times New Roman" w:hAnsi="Arial" w:cs="Arial"/>
                                  <w:color w:val="FFFFFF"/>
                                  <w:kern w:val="24"/>
                                </w:rPr>
                                <w:t>ESG issues affected financial/ESG performance</w:t>
                              </w:r>
                            </w:p>
                          </w:txbxContent>
                        </wps:txbx>
                        <wps:bodyPr wrap="square" rtlCol="0" anchor="ctr"/>
                      </wps:wsp>
                      <wps:wsp>
                        <wps:cNvPr id="233" name="Rectangle 233"/>
                        <wps:cNvSpPr/>
                        <wps:spPr>
                          <a:xfrm>
                            <a:off x="1420230" y="8457136"/>
                            <a:ext cx="33948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4362A9"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22: </w:t>
                              </w:r>
                              <w:r>
                                <w:rPr>
                                  <w:rFonts w:ascii="Arial" w:eastAsia="Times New Roman" w:hAnsi="Arial" w:cs="Arial"/>
                                  <w:color w:val="FFFFFF"/>
                                  <w:kern w:val="24"/>
                                </w:rPr>
                                <w:t>Examples of ESG issues that affected your property investments</w:t>
                              </w:r>
                            </w:p>
                          </w:txbxContent>
                        </wps:txbx>
                        <wps:bodyPr wrap="square" rtlCol="0" anchor="ctr"/>
                      </wps:wsp>
                      <wps:wsp>
                        <wps:cNvPr id="234" name="Rectangle 234"/>
                        <wps:cNvSpPr/>
                        <wps:spPr>
                          <a:xfrm>
                            <a:off x="1420230" y="8897951"/>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BDC5C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23: </w:t>
                              </w:r>
                              <w:r>
                                <w:rPr>
                                  <w:rFonts w:ascii="Arial" w:eastAsia="Times New Roman" w:hAnsi="Arial" w:cs="Arial"/>
                                  <w:color w:val="FFFFFF"/>
                                  <w:kern w:val="24"/>
                                </w:rPr>
                                <w:t>Disclosure of ESG information to public and clients/beneficiaries</w:t>
                              </w:r>
                            </w:p>
                          </w:txbxContent>
                        </wps:txbx>
                        <wps:bodyPr wrap="square" rtlCol="0" anchor="ctr"/>
                      </wps:wsp>
                      <wps:wsp>
                        <wps:cNvPr id="236" name="Rectangle 236"/>
                        <wps:cNvSpPr/>
                        <wps:spPr>
                          <a:xfrm>
                            <a:off x="1420230" y="9338766"/>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F460B0"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wps:txbx>
                        <wps:bodyPr wrap="square" rtlCol="0" anchor="ctr"/>
                      </wps:wsp>
                      <wps:wsp>
                        <wps:cNvPr id="237" name="Rectangle 237"/>
                        <wps:cNvSpPr/>
                        <wps:spPr>
                          <a:xfrm>
                            <a:off x="1420230" y="887012"/>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116A4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Largest property types</w:t>
                              </w:r>
                            </w:p>
                          </w:txbxContent>
                        </wps:txbx>
                        <wps:bodyPr wrap="square" rtlCol="0" anchor="ctr"/>
                      </wps:wsp>
                      <wps:wsp>
                        <wps:cNvPr id="238" name="Rectangle 238"/>
                        <wps:cNvSpPr/>
                        <wps:spPr>
                          <a:xfrm>
                            <a:off x="1420230" y="126026"/>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C3DDC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Breakdown of investments by equity and debt</w:t>
                              </w:r>
                            </w:p>
                          </w:txbxContent>
                        </wps:txbx>
                        <wps:bodyPr wrap="square" rtlCol="0" anchor="ctr"/>
                      </wps:wsp>
                      <wps:wsp>
                        <wps:cNvPr id="239" name="Rectangle 239"/>
                        <wps:cNvSpPr/>
                        <wps:spPr>
                          <a:xfrm>
                            <a:off x="3379119" y="541838"/>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DDD2F2"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Breakdown of assets by management</w:t>
                              </w:r>
                            </w:p>
                          </w:txbxContent>
                        </wps:txbx>
                        <wps:bodyPr wrap="square" rtlCol="0" anchor="ctr"/>
                      </wps:wsp>
                      <wps:wsp>
                        <wps:cNvPr id="240" name="Rectangle 240"/>
                        <wps:cNvSpPr/>
                        <wps:spPr>
                          <a:xfrm>
                            <a:off x="1420230" y="1179764"/>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27FD12"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Description of approach to RI</w:t>
                              </w:r>
                            </w:p>
                          </w:txbxContent>
                        </wps:txbx>
                        <wps:bodyPr wrap="square" rtlCol="0" anchor="ctr"/>
                      </wps:wsp>
                      <wps:wsp>
                        <wps:cNvPr id="241" name="Rectangle 241"/>
                        <wps:cNvSpPr/>
                        <wps:spPr>
                          <a:xfrm>
                            <a:off x="1420230" y="1474585"/>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80EB7C"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Responsible Property Investment (RPI) policy</w:t>
                              </w:r>
                            </w:p>
                          </w:txbxContent>
                        </wps:txbx>
                        <wps:bodyPr wrap="square" rtlCol="0" anchor="ctr"/>
                      </wps:wsp>
                      <wps:wsp>
                        <wps:cNvPr id="242" name="Rectangle 242"/>
                        <wps:cNvSpPr/>
                        <wps:spPr>
                          <a:xfrm>
                            <a:off x="1420230" y="1769104"/>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1BB24C"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Fund placement documents and RI</w:t>
                              </w:r>
                            </w:p>
                          </w:txbxContent>
                        </wps:txbx>
                        <wps:bodyPr wrap="square" rtlCol="0" anchor="ctr"/>
                      </wps:wsp>
                      <wps:wsp>
                        <wps:cNvPr id="243" name="Rectangle 243"/>
                        <wps:cNvSpPr/>
                        <wps:spPr>
                          <a:xfrm>
                            <a:off x="1420230" y="2063422"/>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363325"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Formal commitments to RI</w:t>
                              </w:r>
                            </w:p>
                          </w:txbxContent>
                        </wps:txbx>
                        <wps:bodyPr wrap="square" rtlCol="0" anchor="ctr"/>
                      </wps:wsp>
                      <wps:wsp>
                        <wps:cNvPr id="244" name="Rectangle 244"/>
                        <wps:cNvSpPr/>
                        <wps:spPr>
                          <a:xfrm>
                            <a:off x="1420230" y="2359882"/>
                            <a:ext cx="3400239"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863C3B"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Incorporating ESG issues when selecting investments</w:t>
                              </w:r>
                            </w:p>
                          </w:txbxContent>
                        </wps:txbx>
                        <wps:bodyPr wrap="square" rtlCol="0" anchor="ctr"/>
                      </wps:wsp>
                      <wps:wsp>
                        <wps:cNvPr id="245" name="Elbow Connector 245"/>
                        <wps:cNvCnPr/>
                        <wps:spPr>
                          <a:xfrm rot="16200000" flipH="1">
                            <a:off x="4017888" y="-519513"/>
                            <a:ext cx="163812" cy="195888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20350" y="378026"/>
                            <a:ext cx="0" cy="50898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Elbow Connector 247"/>
                        <wps:cNvCnPr/>
                        <wps:spPr>
                          <a:xfrm rot="5400000">
                            <a:off x="4053208" y="-139019"/>
                            <a:ext cx="93174" cy="195888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TextBox 146"/>
                        <wps:cNvSpPr txBox="1"/>
                        <wps:spPr>
                          <a:xfrm>
                            <a:off x="5073609" y="1796942"/>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A7CB296"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49" name="Right Brace 249"/>
                        <wps:cNvSpPr/>
                        <wps:spPr>
                          <a:xfrm>
                            <a:off x="4856935" y="1791147"/>
                            <a:ext cx="216674" cy="58929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0" name="Rectangle 250"/>
                        <wps:cNvSpPr/>
                        <wps:spPr>
                          <a:xfrm>
                            <a:off x="3402661" y="3056830"/>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DC85B2"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09: </w:t>
                              </w:r>
                              <w:r>
                                <w:rPr>
                                  <w:rFonts w:ascii="Arial" w:eastAsia="Times New Roman" w:hAnsi="Arial" w:cs="Arial"/>
                                  <w:color w:val="FFFFFF"/>
                                  <w:kern w:val="24"/>
                                </w:rPr>
                                <w:t>ESG advice and research when selecting investments</w:t>
                              </w:r>
                            </w:p>
                          </w:txbxContent>
                        </wps:txbx>
                        <wps:bodyPr wrap="square" rtlCol="0" anchor="ctr"/>
                      </wps:wsp>
                      <wps:wsp>
                        <wps:cNvPr id="251" name="Rectangle 251"/>
                        <wps:cNvSpPr/>
                        <wps:spPr>
                          <a:xfrm>
                            <a:off x="3402661" y="3492456"/>
                            <a:ext cx="339769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E30391"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Examples of ESG issues in investment selection process</w:t>
                              </w:r>
                            </w:p>
                          </w:txbxContent>
                        </wps:txbx>
                        <wps:bodyPr wrap="square" rtlCol="0" anchor="ctr"/>
                      </wps:wsp>
                      <wps:wsp>
                        <wps:cNvPr id="252" name="Rectangle 252"/>
                        <wps:cNvSpPr/>
                        <wps:spPr>
                          <a:xfrm>
                            <a:off x="3402661" y="3943347"/>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0EE070"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Types of ESG information considered in investment selection</w:t>
                              </w:r>
                            </w:p>
                          </w:txbxContent>
                        </wps:txbx>
                        <wps:bodyPr wrap="square" rtlCol="0" anchor="ctr"/>
                      </wps:wsp>
                      <wps:wsp>
                        <wps:cNvPr id="253" name="Rectangle 253"/>
                        <wps:cNvSpPr/>
                        <wps:spPr>
                          <a:xfrm>
                            <a:off x="3396508" y="4390926"/>
                            <a:ext cx="339769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837E6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12: </w:t>
                              </w:r>
                              <w:r>
                                <w:rPr>
                                  <w:rFonts w:ascii="Arial" w:eastAsia="Times New Roman" w:hAnsi="Arial" w:cs="Arial"/>
                                  <w:color w:val="FFFFFF"/>
                                  <w:kern w:val="24"/>
                                </w:rPr>
                                <w:t>ESG issues impact in selection process</w:t>
                              </w:r>
                            </w:p>
                          </w:txbxContent>
                        </wps:txbx>
                        <wps:bodyPr wrap="square" rtlCol="0" anchor="ctr"/>
                      </wps:wsp>
                      <wps:wsp>
                        <wps:cNvPr id="254" name="Elbow Connector 254"/>
                        <wps:cNvCnPr/>
                        <wps:spPr>
                          <a:xfrm rot="16200000" flipH="1">
                            <a:off x="3960454" y="1915778"/>
                            <a:ext cx="300948" cy="198115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Elbow Connector 255"/>
                        <wps:cNvCnPr/>
                        <wps:spPr>
                          <a:xfrm rot="5400000">
                            <a:off x="3962989" y="3797568"/>
                            <a:ext cx="287006" cy="197772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flipH="1">
                            <a:off x="3117630" y="2755882"/>
                            <a:ext cx="2720" cy="217405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 name="Rectangle 33"/>
                        <wps:cNvSpPr/>
                        <wps:spPr>
                          <a:xfrm>
                            <a:off x="1419317" y="5378844"/>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565EC7"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ESG issues in post-investment activities</w:t>
                              </w:r>
                            </w:p>
                          </w:txbxContent>
                        </wps:txbx>
                        <wps:bodyPr wrap="square" rtlCol="0" anchor="ctr"/>
                      </wps:wsp>
                      <wps:wsp>
                        <wps:cNvPr id="34" name="Rectangle 34"/>
                        <wps:cNvSpPr/>
                        <wps:spPr>
                          <a:xfrm>
                            <a:off x="0" y="6261978"/>
                            <a:ext cx="231589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F0F04E" w14:textId="77777777" w:rsidR="00FC6DBB" w:rsidRDefault="00FC6DBB" w:rsidP="00625760">
                              <w:pPr>
                                <w:pStyle w:val="NormalWeb"/>
                                <w:spacing w:before="0" w:beforeAutospacing="0" w:after="0" w:afterAutospacing="0"/>
                              </w:pPr>
                              <w:r>
                                <w:rPr>
                                  <w:rFonts w:ascii="Arial" w:eastAsia="Times New Roman" w:hAnsi="Arial" w:cs="Arial"/>
                                  <w:color w:val="FFFFFF"/>
                                  <w:kern w:val="24"/>
                                </w:rPr>
                                <w:t>PR 15: Proportion of assets with ESG targets that were set and monitored</w:t>
                              </w:r>
                            </w:p>
                          </w:txbxContent>
                        </wps:txbx>
                        <wps:bodyPr wrap="square" rtlCol="0" anchor="ctr"/>
                      </wps:wsp>
                      <wps:wsp>
                        <wps:cNvPr id="41" name="Rectangle 41"/>
                        <wps:cNvSpPr/>
                        <wps:spPr>
                          <a:xfrm>
                            <a:off x="1" y="6689825"/>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17FFBF"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Certification schemes, ratings and benchmarks</w:t>
                              </w:r>
                            </w:p>
                          </w:txbxContent>
                        </wps:txbx>
                        <wps:bodyPr wrap="square" rtlCol="0" anchor="ctr"/>
                      </wps:wsp>
                      <wps:wsp>
                        <wps:cNvPr id="42" name="Rectangle 42"/>
                        <wps:cNvSpPr/>
                        <wps:spPr>
                          <a:xfrm>
                            <a:off x="1958312" y="7257000"/>
                            <a:ext cx="2315894" cy="540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E9B3C9"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17: </w:t>
                              </w:r>
                              <w:r>
                                <w:rPr>
                                  <w:rFonts w:ascii="Arial" w:eastAsia="Times New Roman" w:hAnsi="Arial" w:cs="Arial"/>
                                  <w:color w:val="FFFFFF"/>
                                  <w:kern w:val="24"/>
                                </w:rPr>
                                <w:t>Proportion of developments and refurbishments where ESG issues were considered</w:t>
                              </w:r>
                            </w:p>
                          </w:txbxContent>
                        </wps:txbx>
                        <wps:bodyPr wrap="square" rtlCol="0" anchor="ctr"/>
                      </wps:wsp>
                      <wps:wsp>
                        <wps:cNvPr id="43" name="Rectangle 43"/>
                        <wps:cNvSpPr/>
                        <wps:spPr>
                          <a:xfrm>
                            <a:off x="3404589" y="6261978"/>
                            <a:ext cx="231589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02891C"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18: </w:t>
                              </w:r>
                              <w:r>
                                <w:rPr>
                                  <w:rFonts w:ascii="Arial" w:eastAsia="Times New Roman" w:hAnsi="Arial" w:cs="Arial"/>
                                  <w:color w:val="FFFFFF"/>
                                  <w:kern w:val="24"/>
                                </w:rPr>
                                <w:t>Proportion of property occupiers that were engaged with</w:t>
                              </w:r>
                            </w:p>
                          </w:txbxContent>
                        </wps:txbx>
                        <wps:bodyPr wrap="square" rtlCol="0" anchor="ctr"/>
                      </wps:wsp>
                      <wps:wsp>
                        <wps:cNvPr id="44" name="Rectangle 44"/>
                        <wps:cNvSpPr/>
                        <wps:spPr>
                          <a:xfrm>
                            <a:off x="3404589" y="6687489"/>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BC489D"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19: </w:t>
                              </w:r>
                              <w:r>
                                <w:rPr>
                                  <w:rFonts w:ascii="Arial" w:eastAsia="Times New Roman" w:hAnsi="Arial" w:cs="Arial"/>
                                  <w:color w:val="FFFFFF"/>
                                  <w:kern w:val="24"/>
                                </w:rPr>
                                <w:t>Proportion of green leases or MOUs referencing ESG issues</w:t>
                              </w:r>
                            </w:p>
                          </w:txbxContent>
                        </wps:txbx>
                        <wps:bodyPr wrap="square" rtlCol="0" anchor="ctr"/>
                      </wps:wsp>
                      <wps:wsp>
                        <wps:cNvPr id="45" name="Rectangle 45"/>
                        <wps:cNvSpPr/>
                        <wps:spPr>
                          <a:xfrm>
                            <a:off x="4728450" y="7207659"/>
                            <a:ext cx="231589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AD52CB"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20: </w:t>
                              </w:r>
                              <w:r>
                                <w:rPr>
                                  <w:rFonts w:ascii="Arial" w:eastAsia="Times New Roman" w:hAnsi="Arial" w:cs="Arial"/>
                                  <w:color w:val="FFFFFF"/>
                                  <w:kern w:val="24"/>
                                </w:rPr>
                                <w:t>Proportion of assets engaged with on community issues</w:t>
                              </w:r>
                            </w:p>
                          </w:txbxContent>
                        </wps:txbx>
                        <wps:bodyPr wrap="square" rtlCol="0" anchor="ctr"/>
                      </wps:wsp>
                      <wps:wsp>
                        <wps:cNvPr id="46" name="Elbow Connector 46"/>
                        <wps:cNvCnPr/>
                        <wps:spPr>
                          <a:xfrm rot="16200000" flipH="1">
                            <a:off x="3713150" y="5034411"/>
                            <a:ext cx="1576815" cy="2769680"/>
                          </a:xfrm>
                          <a:prstGeom prst="bentConnector3">
                            <a:avLst>
                              <a:gd name="adj1" fmla="val 1375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Elbow Connector 47"/>
                        <wps:cNvCnPr/>
                        <wps:spPr>
                          <a:xfrm rot="5400000">
                            <a:off x="1821766" y="4967027"/>
                            <a:ext cx="631134" cy="1958769"/>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Elbow Connector 48"/>
                        <wps:cNvCnPr/>
                        <wps:spPr>
                          <a:xfrm rot="16200000" flipH="1">
                            <a:off x="3524060" y="5223501"/>
                            <a:ext cx="631134" cy="1445820"/>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9" name="Elbow Connector 49"/>
                        <wps:cNvCnPr/>
                        <wps:spPr>
                          <a:xfrm rot="16200000" flipH="1">
                            <a:off x="1601855" y="6641918"/>
                            <a:ext cx="1071869" cy="1959681"/>
                          </a:xfrm>
                          <a:prstGeom prst="bentConnector3">
                            <a:avLst>
                              <a:gd name="adj1" fmla="val 7488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Elbow Connector 50"/>
                        <wps:cNvCnPr/>
                        <wps:spPr>
                          <a:xfrm rot="5400000">
                            <a:off x="3302982" y="6898138"/>
                            <a:ext cx="1074205" cy="144490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1" name="Elbow Connector 51"/>
                        <wps:cNvCnPr/>
                        <wps:spPr>
                          <a:xfrm rot="5400000">
                            <a:off x="4224997" y="6496293"/>
                            <a:ext cx="554035" cy="276876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g:cNvPr id="52" name="Group 52"/>
                        <wpg:cNvGrpSpPr/>
                        <wpg:grpSpPr>
                          <a:xfrm>
                            <a:off x="1420230" y="4802209"/>
                            <a:ext cx="5848892" cy="913158"/>
                            <a:chOff x="1420230" y="4802209"/>
                            <a:chExt cx="5848892" cy="913158"/>
                          </a:xfrm>
                        </wpg:grpSpPr>
                        <wps:wsp>
                          <wps:cNvPr id="53" name="Rectangle 53"/>
                          <wps:cNvSpPr/>
                          <wps:spPr>
                            <a:xfrm>
                              <a:off x="1420230" y="4929932"/>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4E2FE8"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ESG issues in selection, appointment and monitoring of third-party property managers</w:t>
                                </w:r>
                              </w:p>
                            </w:txbxContent>
                          </wps:txbx>
                          <wps:bodyPr wrap="square" rtlCol="0" anchor="ctr"/>
                        </wps:wsp>
                        <wps:wsp>
                          <wps:cNvPr id="54" name="TextBox 146"/>
                          <wps:cNvSpPr txBox="1"/>
                          <wps:spPr>
                            <a:xfrm>
                              <a:off x="5125953" y="4802209"/>
                              <a:ext cx="2143169" cy="91315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2FFE328"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appointed by you</w:t>
                                </w:r>
                              </w:p>
                            </w:txbxContent>
                          </wps:txbx>
                          <wps:bodyPr wrap="square" rtlCol="0" anchor="ctr">
                            <a:noAutofit/>
                          </wps:bodyPr>
                        </wps:wsp>
                        <wps:wsp>
                          <wps:cNvPr id="55" name="Right Brace 55"/>
                          <wps:cNvSpPr/>
                          <wps:spPr>
                            <a:xfrm>
                              <a:off x="4844848" y="4951888"/>
                              <a:ext cx="254579" cy="29935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56" name="Straight Arrow Connector 56"/>
                        <wps:cNvCnPr/>
                        <wps:spPr>
                          <a:xfrm flipH="1">
                            <a:off x="3116259" y="5630844"/>
                            <a:ext cx="458" cy="16261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TextBox 146"/>
                        <wps:cNvSpPr txBox="1"/>
                        <wps:spPr>
                          <a:xfrm>
                            <a:off x="5128208" y="2584475"/>
                            <a:ext cx="150601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6B9DAE"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wps:txbx>
                        <wps:bodyPr wrap="square" rtlCol="0" anchor="ctr">
                          <a:noAutofit/>
                        </wps:bodyPr>
                      </wps:wsp>
                      <wps:wsp>
                        <wps:cNvPr id="58" name="TextBox 146"/>
                        <wps:cNvSpPr txBox="1"/>
                        <wps:spPr>
                          <a:xfrm>
                            <a:off x="2311536" y="3646745"/>
                            <a:ext cx="105934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1AF05F6"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wps:txbx>
                        <wps:bodyPr wrap="square" rtlCol="0" anchor="ctr">
                          <a:noAutofit/>
                        </wps:bodyPr>
                      </wps:wsp>
                      <wps:wsp>
                        <wps:cNvPr id="59" name="TextBox 146"/>
                        <wps:cNvSpPr txBox="1"/>
                        <wps:spPr>
                          <a:xfrm>
                            <a:off x="194327" y="5639838"/>
                            <a:ext cx="1422096" cy="62704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9E6E90C"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wps:txbx>
                        <wps:bodyPr wrap="square" rtlCol="0" anchor="ctr">
                          <a:noAutofit/>
                        </wps:bodyPr>
                      </wps:wsp>
                      <wps:wsp>
                        <wps:cNvPr id="60" name="TextBox 146"/>
                        <wps:cNvSpPr txBox="1"/>
                        <wps:spPr>
                          <a:xfrm>
                            <a:off x="2270692" y="6650705"/>
                            <a:ext cx="101567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C43C42C"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wps:txbx>
                        <wps:bodyPr wrap="square" rtlCol="0" anchor="ctr">
                          <a:noAutofit/>
                        </wps:bodyPr>
                      </wps:wsp>
                      <wps:wsp>
                        <wps:cNvPr id="61" name="TextBox 146"/>
                        <wps:cNvSpPr txBox="1"/>
                        <wps:spPr>
                          <a:xfrm>
                            <a:off x="3138756" y="5794656"/>
                            <a:ext cx="1350738" cy="53105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EABBEAB"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wps:txbx>
                        <wps:bodyPr wrap="square" rtlCol="0" anchor="ctr">
                          <a:noAutofit/>
                        </wps:bodyPr>
                      </wps:wsp>
                      <wps:wsp>
                        <wps:cNvPr id="62" name="TextBox 146"/>
                        <wps:cNvSpPr txBox="1"/>
                        <wps:spPr>
                          <a:xfrm>
                            <a:off x="5889794" y="6479221"/>
                            <a:ext cx="1189071" cy="7683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B7BB2B0"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wps:txbx>
                        <wps:bodyPr wrap="square" rtlCol="0" anchor="ctr">
                          <a:noAutofit/>
                        </wps:bodyPr>
                      </wps:wsp>
                      <wps:wsp>
                        <wps:cNvPr id="63" name="Elbow Connector 63"/>
                        <wps:cNvCnPr/>
                        <wps:spPr>
                          <a:xfrm rot="16200000" flipH="1">
                            <a:off x="2639448" y="6108112"/>
                            <a:ext cx="2652850" cy="1698313"/>
                          </a:xfrm>
                          <a:prstGeom prst="bentConnector4">
                            <a:avLst>
                              <a:gd name="adj1" fmla="val 8130"/>
                              <a:gd name="adj2" fmla="val 2385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6" name="TextBox 146"/>
                        <wps:cNvSpPr txBox="1"/>
                        <wps:spPr>
                          <a:xfrm>
                            <a:off x="5972044" y="7797268"/>
                            <a:ext cx="1252742" cy="5647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D1D7957" w14:textId="77777777" w:rsidR="00FC6DBB" w:rsidRDefault="00FC6DBB"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 investment activities</w:t>
                              </w:r>
                            </w:p>
                          </w:txbxContent>
                        </wps:txbx>
                        <wps:bodyPr wrap="square" rtlCol="0" anchor="ctr">
                          <a:noAutofit/>
                        </wps:bodyPr>
                      </wps:wsp>
                      <wps:wsp>
                        <wps:cNvPr id="257" name="TextBox 146"/>
                        <wps:cNvSpPr txBox="1"/>
                        <wps:spPr>
                          <a:xfrm>
                            <a:off x="5193668" y="0"/>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B9A1099"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If equity investments reported</w:t>
                              </w:r>
                            </w:p>
                          </w:txbxContent>
                        </wps:txbx>
                        <wps:bodyPr wrap="square" rtlCol="0" anchor="ctr">
                          <a:noAutofit/>
                        </wps:bodyPr>
                      </wps:wsp>
                      <wps:wsp>
                        <wps:cNvPr id="258" name="TextBox 146"/>
                        <wps:cNvSpPr txBox="1"/>
                        <wps:spPr>
                          <a:xfrm>
                            <a:off x="2384235" y="271374"/>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691D92A"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100% debt reported</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2EAA35DB" id="Group 149" o:spid="_x0000_s1026" style="position:absolute;margin-left:0;margin-top:-19.85pt;width:572.3pt;height:755.15pt;z-index:251653120;mso-position-horizontal:center;mso-position-horizontal-relative:margin;mso-position-vertical-relative:margin;mso-width-relative:margin;mso-height-relative:margin" coordsize="72691,95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">
                <v:rect id="Rectangle 232" o:spid="_x0000_s1027" style="position:absolute;left:14202;top:81576;width:3394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bJkcQA&#10;AADcAAAADwAAAGRycy9kb3ducmV2LnhtbESPQWsCMRSE7wX/Q3iCt5o1QiurUVQo9CTUCurtsXnu&#10;LiYvyyauq7++KRR6HGbmG2ax6p0VHbWh9qxhMs5AEBfe1FxqOHx/vM5AhIhs0HomDQ8KsFoOXhaY&#10;G3/nL+r2sRQJwiFHDVWMTS5lKCpyGMa+IU7exbcOY5JtKU2L9wR3Vqose5MOa04LFTa0rai47m9O&#10;A59VF9+f9nR77mZrZazfHLde69GwX89BROrjf/iv/Wk0qKmC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yZHEAAAA3AAAAA8AAAAAAAAAAAAAAAAAmAIAAGRycy9k&#10;b3ducmV2LnhtbFBLBQYAAAAABAAEAPUAAACJAwAAAAA=&#10;" fillcolor="#a5a5a5 [2092]" stroked="f" strokeweight="2pt">
                  <v:textbox>
                    <w:txbxContent>
                      <w:p w14:paraId="17AF6555"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21: </w:t>
                        </w:r>
                        <w:r>
                          <w:rPr>
                            <w:rFonts w:ascii="Arial" w:eastAsia="Times New Roman" w:hAnsi="Arial" w:cs="Arial"/>
                            <w:color w:val="FFFFFF"/>
                            <w:kern w:val="24"/>
                          </w:rPr>
                          <w:t>ESG issues affected financial/ESG performance</w:t>
                        </w:r>
                      </w:p>
                    </w:txbxContent>
                  </v:textbox>
                </v:rect>
                <v:rect id="Rectangle 233" o:spid="_x0000_s1028" style="position:absolute;left:14202;top:84571;width:3394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sCsUA&#10;AADcAAAADwAAAGRycy9kb3ducmV2LnhtbESPQWvCQBSE70L/w/IKvemmCahEV7FCoadCY6Ht7ZF9&#10;JqG7b0N2TdL8+q4geBxm5htmux+tET11vnGs4HmRgCAunW64UvB5ep2vQfiArNE4JgV/5GG/e5ht&#10;Mddu4A/qi1CJCGGfo4I6hDaX0pc1WfQL1xJH7+w6iyHKrpK6wyHCrZFpkiylxYbjQo0tHWsqf4uL&#10;VcA/aR9Wk/m+TO/rQ6qNe/k6OqWeHsfDBkSgMdzDt/abVpBm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imwKxQAAANwAAAAPAAAAAAAAAAAAAAAAAJgCAABkcnMv&#10;ZG93bnJldi54bWxQSwUGAAAAAAQABAD1AAAAigMAAAAA&#10;" fillcolor="#a5a5a5 [2092]" stroked="f" strokeweight="2pt">
                  <v:textbox>
                    <w:txbxContent>
                      <w:p w14:paraId="0C4362A9"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22: </w:t>
                        </w:r>
                        <w:r>
                          <w:rPr>
                            <w:rFonts w:ascii="Arial" w:eastAsia="Times New Roman" w:hAnsi="Arial" w:cs="Arial"/>
                            <w:color w:val="FFFFFF"/>
                            <w:kern w:val="24"/>
                          </w:rPr>
                          <w:t>Examples of ESG issues that affected your property investments</w:t>
                        </w:r>
                      </w:p>
                    </w:txbxContent>
                  </v:textbox>
                </v:rect>
                <v:rect id="Rectangle 234" o:spid="_x0000_s1029" style="position:absolute;left:14202;top:88979;width:3394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3rcEA&#10;AADcAAAADwAAAGRycy9kb3ducmV2LnhtbESPT4vCMBTE74LfITzBmyb+WZFqlGVFEG/bXTw/mmdT&#10;bF5qE7V+eyMs7HGYmd8w623nanGnNlSeNUzGCgRx4U3FpYbfn/1oCSJEZIO1Z9LwpADbTb+3xsz4&#10;B3/TPY+lSBAOGWqwMTaZlKGw5DCMfUOcvLNvHcYk21KaFh8J7mo5VWohHVacFiw29GWpuOQ3p8Ht&#10;mY7qpOw1lh/qxLnazY4XrYeD7nMFIlIX/8N/7YPRMJ3N4X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Ud63BAAAA3AAAAA8AAAAAAAAAAAAAAAAAmAIAAGRycy9kb3du&#10;cmV2LnhtbFBLBQYAAAAABAAEAPUAAACGAwAAAAA=&#10;" fillcolor="#0070c0" stroked="f" strokeweight="2pt">
                  <v:textbox>
                    <w:txbxContent>
                      <w:p w14:paraId="2DBDC5C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23: </w:t>
                        </w:r>
                        <w:r>
                          <w:rPr>
                            <w:rFonts w:ascii="Arial" w:eastAsia="Times New Roman" w:hAnsi="Arial" w:cs="Arial"/>
                            <w:color w:val="FFFFFF"/>
                            <w:kern w:val="24"/>
                          </w:rPr>
                          <w:t>Disclosure of ESG information to public and clients/beneficiaries</w:t>
                        </w:r>
                      </w:p>
                    </w:txbxContent>
                  </v:textbox>
                </v:rect>
                <v:rect id="Rectangle 236" o:spid="_x0000_s1030" style="position:absolute;left:14202;top:93387;width:3394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MQcIA&#10;AADcAAAADwAAAGRycy9kb3ducmV2LnhtbESPQWvCQBSE7wX/w/IEb3XXSKXErCIWQbw1LTk/ss9s&#10;MPs2Zrcx/ffdQqHHYWa+YYr95Dox0hBazxpWSwWCuPam5UbD58fp+RVEiMgGO8+k4ZsC7HezpwJz&#10;4x/8TmMZG5EgHHLUYGPscylDbclhWPqeOHlXPziMSQ6NNAM+Etx1MlNqIx22nBYs9nS0VN/KL6fB&#10;nZguqlL2HpsXVXGp3taXm9aL+XTYgog0xf/wX/tsNGTrDfyeS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ikxBwgAAANwAAAAPAAAAAAAAAAAAAAAAAJgCAABkcnMvZG93&#10;bnJldi54bWxQSwUGAAAAAAQABAD1AAAAhwMAAAAA&#10;" fillcolor="#0070c0" stroked="f" strokeweight="2pt">
                  <v:textbox>
                    <w:txbxContent>
                      <w:p w14:paraId="13F460B0"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v:textbox>
                </v:rect>
                <v:rect id="Rectangle 237" o:spid="_x0000_s1031" style="position:absolute;left:14202;top:8870;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qCcQA&#10;AADcAAAADwAAAGRycy9kb3ducmV2LnhtbESPT4vCMBTE78J+h/AWvGlqBZVqFFdY8LTgH3D39mie&#10;bTF5KU2s1U+/EQSPw8z8hlmsOmtES42vHCsYDRMQxLnTFRcKjofvwQyED8gajWNScCcPq+VHb4GZ&#10;djfeUbsPhYgQ9hkqKEOoMyl9XpJFP3Q1cfTOrrEYomwKqRu8Rbg1Mk2SibRYcVwosaZNSfllf7UK&#10;+C9tw/Rhfq+Pn9k61cZ9nTZOqf5nt56DCNSFd/jV3moF6Xg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xagnEAAAA3AAAAA8AAAAAAAAAAAAAAAAAmAIAAGRycy9k&#10;b3ducmV2LnhtbFBLBQYAAAAABAAEAPUAAACJAwAAAAA=&#10;" fillcolor="#a5a5a5 [2092]" stroked="f" strokeweight="2pt">
                  <v:textbox>
                    <w:txbxContent>
                      <w:p w14:paraId="71116A4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Largest property types</w:t>
                        </w:r>
                      </w:p>
                    </w:txbxContent>
                  </v:textbox>
                </v:rect>
                <v:rect id="Rectangle 238" o:spid="_x0000_s1032" style="position:absolute;left:14202;top:1260;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l9qL8A&#10;AADcAAAADwAAAGRycy9kb3ducmV2LnhtbERPz2vCMBS+D/wfwhN2WxMtG1KNIoowelsnPT+aZ1Ns&#10;XmoTtfvvl8Ngx4/v92Y3uV48aAydZw2LTIEgbrzpuNVw/j69rUCEiGyw90wafijAbjt72WBh/JO/&#10;6FHFVqQQDgVqsDEOhZShseQwZH4gTtzFjw5jgmMrzYjPFO56uVTqQzrsODVYHOhgqblWd6fBnZhK&#10;VSt7i+27qrlSx7y8av06n/ZrEJGm+C/+c38aDcs8rU1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X2ovwAAANwAAAAPAAAAAAAAAAAAAAAAAJgCAABkcnMvZG93bnJl&#10;di54bWxQSwUGAAAAAAQABAD1AAAAhAMAAAAA&#10;" fillcolor="#0070c0" stroked="f" strokeweight="2pt">
                  <v:textbox>
                    <w:txbxContent>
                      <w:p w14:paraId="38C3DDC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Breakdown of investments by equity and debt</w:t>
                        </w:r>
                      </w:p>
                    </w:txbxContent>
                  </v:textbox>
                </v:rect>
                <v:rect id="Rectangle 239" o:spid="_x0000_s1033" style="position:absolute;left:33791;top:5418;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YM8EA&#10;AADcAAAADwAAAGRycy9kb3ducmV2LnhtbESPQYvCMBSE74L/ITzBmyYqLlqNsqwI4m27i+dH82yK&#10;zUttotZ/b4SFPQ4z8w2z3nauFndqQ+VZw2SsQBAX3lRcavj92Y8WIEJENlh7Jg1PCrDd9HtrzIx/&#10;8Dfd81iKBOGQoQYbY5NJGQpLDsPYN8TJO/vWYUyyLaVp8ZHgrpZTpT6kw4rTgsWGviwVl/zmNLg9&#10;01GdlL3Gcq5OnKvd7HjRejjoPlcgInXxP/zXPhgN09kS3mfS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V2DPBAAAA3AAAAA8AAAAAAAAAAAAAAAAAmAIAAGRycy9kb3du&#10;cmV2LnhtbFBLBQYAAAAABAAEAPUAAACGAwAAAAA=&#10;" fillcolor="#0070c0" stroked="f" strokeweight="2pt">
                  <v:textbox>
                    <w:txbxContent>
                      <w:p w14:paraId="12DDD2F2"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Breakdown of assets by management</w:t>
                        </w:r>
                      </w:p>
                    </w:txbxContent>
                  </v:textbox>
                </v:rect>
                <v:rect id="Rectangle 240" o:spid="_x0000_s1034" style="position:absolute;left:14202;top:11797;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6BAMIA&#10;AADcAAAADwAAAGRycy9kb3ducmV2LnhtbERPz2vCMBS+D/wfwhO8zXRFNumMUguCp8G6wfT2aN7a&#10;suSlNLHW/vXLQfD48f3e7EZrxEC9bx0reFkmIIgrp1uuFXx/HZ7XIHxA1mgck4IbedhtZ08bzLS7&#10;8icNZahFDGGfoYImhC6T0lcNWfRL1xFH7tf1FkOEfS11j9cYbo1Mk+RVWmw5NjTYUdFQ9VderAI+&#10;p0N4m8zpMn2s81Qbt/8pnFKL+Zi/gwg0hof47j5qBekq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XoEAwgAAANwAAAAPAAAAAAAAAAAAAAAAAJgCAABkcnMvZG93&#10;bnJldi54bWxQSwUGAAAAAAQABAD1AAAAhwMAAAAA&#10;" fillcolor="#a5a5a5 [2092]" stroked="f" strokeweight="2pt">
                  <v:textbox>
                    <w:txbxContent>
                      <w:p w14:paraId="5E27FD12"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Description of approach to RI</w:t>
                        </w:r>
                      </w:p>
                    </w:txbxContent>
                  </v:textbox>
                </v:rect>
                <v:rect id="Rectangle 241" o:spid="_x0000_s1035" style="position:absolute;left:14202;top:14745;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WnSMEA&#10;AADcAAAADwAAAGRycy9kb3ducmV2LnhtbESPQYvCMBSE74L/ITzBmya6uixdoywugniziudH87Yp&#10;Ni/dJmr990YQPA4z8w2zWHWuFldqQ+VZw2SsQBAX3lRcajgeNqMvECEiG6w9k4Y7BVgt+70FZsbf&#10;eE/XPJYiQThkqMHG2GRShsKSwzD2DXHy/nzrMCbZltK0eEtwV8upUp/SYcVpwWJDa0vFOb84DW7D&#10;tFMnZf9jOVcnztXvx+6s9XDQ/XyDiNTFd/jV3hoN09k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lp0jBAAAA3AAAAA8AAAAAAAAAAAAAAAAAmAIAAGRycy9kb3du&#10;cmV2LnhtbFBLBQYAAAAABAAEAPUAAACGAwAAAAA=&#10;" fillcolor="#0070c0" stroked="f" strokeweight="2pt">
                  <v:textbox>
                    <w:txbxContent>
                      <w:p w14:paraId="1580EB7C"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Responsible Property Investment (RPI) policy</w:t>
                        </w:r>
                      </w:p>
                    </w:txbxContent>
                  </v:textbox>
                </v:rect>
                <v:rect id="Rectangle 242" o:spid="_x0000_s1036" style="position:absolute;left:14202;top:17691;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c5P8IA&#10;AADcAAAADwAAAGRycy9kb3ducmV2LnhtbESPwWrDMBBE74H+g9hCbolUtynFjRxKSiDkVqf4vFhb&#10;y9hauZaSOH8fFQo5DjPzhllvJteLM42h9azhaalAENfetNxo+D7uFm8gQkQ22HsmDVcKsCkeZmvM&#10;jb/wF53L2IgE4ZCjBhvjkEsZaksOw9IPxMn78aPDmOTYSDPiJcFdLzOlXqXDltOCxYG2luquPDkN&#10;bsd0UJWyv7FZqYpL9fl86LSeP04f7yAiTfEe/m/vjYbsJY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zk/wgAAANwAAAAPAAAAAAAAAAAAAAAAAJgCAABkcnMvZG93&#10;bnJldi54bWxQSwUGAAAAAAQABAD1AAAAhwMAAAAA&#10;" fillcolor="#0070c0" stroked="f" strokeweight="2pt">
                  <v:textbox>
                    <w:txbxContent>
                      <w:p w14:paraId="451BB24C"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Fund placement documents and RI</w:t>
                        </w:r>
                      </w:p>
                    </w:txbxContent>
                  </v:textbox>
                </v:rect>
                <v:rect id="Rectangle 243" o:spid="_x0000_s1037" style="position:absolute;left:14202;top:20634;width:34002;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wfd8UA&#10;AADcAAAADwAAAGRycy9kb3ducmV2LnhtbESPT2vCQBTE70K/w/IKvZlNU1GJrmKFQk+Cf0C9PbLP&#10;JHT3bciuMfXTu4WCx2FmfsPMl701oqPW144VvCcpCOLC6ZpLBYf913AKwgdkjcYxKfglD8vFy2CO&#10;uXY33lK3C6WIEPY5KqhCaHIpfVGRRZ+4hjh6F9daDFG2pdQt3iLcGpml6VharDkuVNjQuqLiZ3e1&#10;CvicdWFyN6frfTNdZdq4z+PaKfX22q9mIAL14Rn+b39rBdnoA/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jB93xQAAANwAAAAPAAAAAAAAAAAAAAAAAJgCAABkcnMv&#10;ZG93bnJldi54bWxQSwUGAAAAAAQABAD1AAAAigMAAAAA&#10;" fillcolor="#a5a5a5 [2092]" stroked="f" strokeweight="2pt">
                  <v:textbox>
                    <w:txbxContent>
                      <w:p w14:paraId="38363325"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Formal commitments to RI</w:t>
                        </w:r>
                      </w:p>
                    </w:txbxContent>
                  </v:textbox>
                </v:rect>
                <v:rect id="Rectangle 244" o:spid="_x0000_s1038" style="position:absolute;left:14202;top:23598;width:34002;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IE0MIA&#10;AADcAAAADwAAAGRycy9kb3ducmV2LnhtbESPwWrDMBBE74X8g9hAbo2UxA3BiRJKi6H4VrfkvFgb&#10;y8RaOZYau39fFQo9DjPzhjmcJteJOw2h9axhtVQgiGtvWm40fH4UjzsQISIb7DyThm8KcDrOHg6Y&#10;Gz/yO92r2IgE4ZCjBhtjn0sZaksOw9L3xMm7+MFhTHJopBlwTHDXybVSW+mw5bRgsacXS/W1+nIa&#10;XMFUqrOyt9g8qTNX6nVTXrVezKfnPYhIU/wP/7XfjIZ1ls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EgTQwgAAANwAAAAPAAAAAAAAAAAAAAAAAJgCAABkcnMvZG93&#10;bnJldi54bWxQSwUGAAAAAAQABAD1AAAAhwMAAAAA&#10;" fillcolor="#0070c0" stroked="f" strokeweight="2pt">
                  <v:textbox>
                    <w:txbxContent>
                      <w:p w14:paraId="71863C3B"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Incorporating ESG issues when selecting investments</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45" o:spid="_x0000_s1039" type="#_x0000_t34" style="position:absolute;left:40179;top:-5196;width:1638;height:1958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bTq8QAAADcAAAADwAAAGRycy9kb3ducmV2LnhtbESPT4vCMBTE7wt+h/CEva2poqLVKOIf&#10;8LAsVMXzo3m21ealNFG7/fRmYcHjMDO/YebLxpTiQbUrLCvo9yIQxKnVBWcKTsfd1wSE88gaS8uk&#10;4JccLBedjznG2j45ocfBZyJA2MWoIPe+iqV0aU4GXc9WxMG72NqgD7LOpK7xGeCmlIMoGkuDBYeF&#10;HCta55TeDnejYHM9/+y2mHxTv22n7aiwLhkPlfrsNqsZCE+Nf4f/23utYDAcwd+ZcATk4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JtOrxAAAANwAAAAPAAAAAAAAAAAA&#10;AAAAAKECAABkcnMvZG93bnJldi54bWxQSwUGAAAAAAQABAD5AAAAkgMAAAAA&#10;" strokecolor="#4579b8 [3044]">
                  <v:stroke endarrow="block" endarrowlength="short"/>
                </v:shape>
                <v:shapetype id="_x0000_t32" coordsize="21600,21600" o:spt="32" o:oned="t" path="m,l21600,21600e" filled="f">
                  <v:path arrowok="t" fillok="f" o:connecttype="none"/>
                  <o:lock v:ext="edit" shapetype="t"/>
                </v:shapetype>
                <v:shape id="Straight Arrow Connector 246" o:spid="_x0000_s1040" type="#_x0000_t32" style="position:absolute;left:31203;top:3780;width:0;height:50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Hc7cUAAADcAAAADwAAAGRycy9kb3ducmV2LnhtbESPQWvCQBSE7wX/w/KE3uqmwdoQXUWU&#10;0noS04rXZ/aZDc2+DdmtSf99VxB6HGbmG2axGmwjrtT52rGC50kCgrh0uuZKwdfn21MGwgdkjY1j&#10;UvBLHlbL0cMCc+16PtC1CJWIEPY5KjAhtLmUvjRk0U9cSxy9i+sshii7SuoO+wi3jUyTZCYt1hwX&#10;DLa0MVR+Fz9WwUv2upvyJTueTdq/b0/7wh/CRqnH8bCegwg0hP/wvf2hFaTTGdzOx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1Hc7cUAAADcAAAADwAAAAAAAAAA&#10;AAAAAAChAgAAZHJzL2Rvd25yZXYueG1sUEsFBgAAAAAEAAQA+QAAAJMDAAAAAA==&#10;" strokecolor="#4579b8 [3044]">
                  <v:stroke endarrow="block" endarrowlength="short"/>
                </v:shape>
                <v:shape id="Elbow Connector 247" o:spid="_x0000_s1041" type="#_x0000_t34" style="position:absolute;left:40532;top:-1391;width:932;height:19589;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XTv8UAAADcAAAADwAAAGRycy9kb3ducmV2LnhtbESPQWvCQBSE7wX/w/IEb3VjlCrRVaRg&#10;68XSquD1mX0mwezbsLuN0V/fLRR6HGbmG2ax6kwtWnK+sqxgNExAEOdWV1woOB42zzMQPiBrrC2T&#10;gjt5WC17TwvMtL3xF7X7UIgIYZ+hgjKEJpPS5yUZ9EPbEEfvYp3BEKUrpHZ4i3BTyzRJXqTBiuNC&#10;iQ29lpRf999GwaeWqXu/6sfuY3Zp38Ynt9nKs1KDfreegwjUhf/wX3urFaSTKfyeiUd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6XTv8UAAADcAAAADwAAAAAAAAAA&#10;AAAAAAChAgAAZHJzL2Rvd25yZXYueG1sUEsFBgAAAAAEAAQA+QAAAJMDAAAAAA==&#10;" strokecolor="#4579b8 [3044]">
                  <v:stroke endarrow="block" endarrowlength="short"/>
                </v:shape>
                <v:shapetype id="_x0000_t202" coordsize="21600,21600" o:spt="202" path="m,l,21600r21600,l21600,xe">
                  <v:stroke joinstyle="miter"/>
                  <v:path gradientshapeok="t" o:connecttype="rect"/>
                </v:shapetype>
                <v:shape id="TextBox 146" o:spid="_x0000_s1042" type="#_x0000_t202" style="position:absolute;left:50736;top:17969;width:10990;height:58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euzcAA&#10;AADcAAAADwAAAGRycy9kb3ducmV2LnhtbERPzYrCMBC+C75DGMGbTVdlka5RFkXUhRXUfYCxGZti&#10;MylNtPXtNwfB48f3P192thIPanzpWMFHkoIgzp0uuVDwd96MZiB8QNZYOSYFT/KwXPR7c8y0a/lI&#10;j1MoRAxhn6ECE0KdSelzQxZ94mriyF1dYzFE2BRSN9jGcFvJcZp+SoslxwaDNa0M5bfT3Srwgbfm&#10;cp0cLq2eVj9+f/tdn1OlhoPu+wtEoC68xS/3TisYT+PaeCYeAb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euzcAAAADcAAAADwAAAAAAAAAAAAAAAACYAgAAZHJzL2Rvd25y&#10;ZXYueG1sUEsFBgAAAAAEAAQA9QAAAIUDAAAAAA==&#10;" filled="f" stroked="f" strokeweight="2pt">
                  <v:textbox>
                    <w:txbxContent>
                      <w:p w14:paraId="4A7CB296"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9" o:spid="_x0000_s1043" type="#_x0000_t88" style="position:absolute;left:48569;top:17911;width:2167;height:5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Z97sYA&#10;AADcAAAADwAAAGRycy9kb3ducmV2LnhtbESP3WrCQBSE7wXfYTlCb6TZaLXUmFWkIIiFEn/o9SF7&#10;TILZsyG7mrRP3y0IvRxm5hsmXfemFndqXWVZwSSKQRDnVldcKDifts9vIJxH1lhbJgXf5GC9Gg5S&#10;TLTt+ED3oy9EgLBLUEHpfZNI6fKSDLrINsTBu9jWoA+yLaRusQtwU8tpHL9KgxWHhRIbei8pvx5v&#10;RoHOOl+/7Mfb/HM/z37Mxxf1mVHqadRvliA89f4//GjvtILpbAF/Z8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Z97sYAAADcAAAADwAAAAAAAAAAAAAAAACYAgAAZHJz&#10;L2Rvd25yZXYueG1sUEsFBgAAAAAEAAQA9QAAAIsDAAAAAA==&#10;" adj="662" strokecolor="#4579b8 [3044]"/>
                <v:rect id="Rectangle 250" o:spid="_x0000_s1044" style="position:absolute;left:34026;top:30568;width:339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cX3cIA&#10;AADcAAAADwAAAGRycy9kb3ducmV2LnhtbERPz2vCMBS+D/wfwhO8zXQFN+mMUguCp8G6wfT2aN7a&#10;suSlNLHW/vXLQfD48f3e7EZrxEC9bx0reFkmIIgrp1uuFXx/HZ7XIHxA1mgck4IbedhtZ08bzLS7&#10;8icNZahFDGGfoYImhC6T0lcNWfRL1xFH7tf1FkOEfS11j9cYbo1Mk+RVWmw5NjTYUdFQ9VderAI+&#10;p0N4m8zpMn2s81Qbt/8pnFKL+Zi/gwg0hof47j5qBekq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hxfdwgAAANwAAAAPAAAAAAAAAAAAAAAAAJgCAABkcnMvZG93&#10;bnJldi54bWxQSwUGAAAAAAQABAD1AAAAhwMAAAAA&#10;" fillcolor="#a5a5a5 [2092]" stroked="f" strokeweight="2pt">
                  <v:textbox>
                    <w:txbxContent>
                      <w:p w14:paraId="04DC85B2"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09: </w:t>
                        </w:r>
                        <w:r>
                          <w:rPr>
                            <w:rFonts w:ascii="Arial" w:eastAsia="Times New Roman" w:hAnsi="Arial" w:cs="Arial"/>
                            <w:color w:val="FFFFFF"/>
                            <w:kern w:val="24"/>
                          </w:rPr>
                          <w:t>ESG advice and research when selecting investments</w:t>
                        </w:r>
                      </w:p>
                    </w:txbxContent>
                  </v:textbox>
                </v:rect>
                <v:rect id="Rectangle 251" o:spid="_x0000_s1045" style="position:absolute;left:34026;top:34924;width:339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xlcAA&#10;AADcAAAADwAAAGRycy9kb3ducmV2LnhtbESPQYvCMBSE78L+h/AEbzZRUaRrFFEE8WYVz4/mbVNs&#10;XrpN1O6/3wgLexxm5htmteldI57UhdqzhkmmQBCX3tRcabheDuMliBCRDTaeScMPBdisPwYrzI1/&#10;8ZmeRaxEgnDIUYONsc2lDKUlhyHzLXHyvnznMCbZVdJ0+Epw18ipUgvpsOa0YLGlnaXyXjycBndg&#10;Oqmbst+xmqsbF2o/O921Hg377SeISH38D/+1j0bDdD6B95l0BO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bwxlcAAAADcAAAADwAAAAAAAAAAAAAAAACYAgAAZHJzL2Rvd25y&#10;ZXYueG1sUEsFBgAAAAAEAAQA9QAAAIUDAAAAAA==&#10;" fillcolor="#0070c0" stroked="f" strokeweight="2pt">
                  <v:textbox>
                    <w:txbxContent>
                      <w:p w14:paraId="71E30391"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Examples of ESG issues in investment selection process</w:t>
                        </w:r>
                      </w:p>
                    </w:txbxContent>
                  </v:textbox>
                </v:rect>
                <v:rect id="Rectangle 252" o:spid="_x0000_s1046" style="position:absolute;left:34026;top:39433;width:33977;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ksMcQA&#10;AADcAAAADwAAAGRycy9kb3ducmV2LnhtbESPQWsCMRSE7wX/Q3iCt5o1YCurUVQo9CTUCurtsXnu&#10;LiYvyyauq7++KRR6HGbmG2ax6p0VHbWh9qxhMs5AEBfe1FxqOHx/vM5AhIhs0HomDQ8KsFoOXhaY&#10;G3/nL+r2sRQJwiFHDVWMTS5lKCpyGMa+IU7exbcOY5JtKU2L9wR3Vqose5MOa04LFTa0rai47m9O&#10;A59VF9+f9nR77mZrZazfHLde69GwX89BROrjf/iv/Wk0qKmC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ZLDHEAAAA3AAAAA8AAAAAAAAAAAAAAAAAmAIAAGRycy9k&#10;b3ducmV2LnhtbFBLBQYAAAAABAAEAPUAAACJAwAAAAA=&#10;" fillcolor="#a5a5a5 [2092]" stroked="f" strokeweight="2pt">
                  <v:textbox>
                    <w:txbxContent>
                      <w:p w14:paraId="5A0EE070"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Types of ESG information considered in investment selection</w:t>
                        </w:r>
                      </w:p>
                    </w:txbxContent>
                  </v:textbox>
                </v:rect>
                <v:rect id="Rectangle 253" o:spid="_x0000_s1047" style="position:absolute;left:33965;top:43909;width:33976;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WJqsUA&#10;AADcAAAADwAAAGRycy9kb3ducmV2LnhtbESPW2vCQBSE34X+h+UU+mY2TfFCdBUrFPokeAH17ZA9&#10;JqG7Z0N2jam/3i0UfBxm5htmvuytER21vnas4D1JQRAXTtdcKjjsv4ZTED4gazSOScEveVguXgZz&#10;zLW78Za6XShFhLDPUUEVQpNL6YuKLPrENcTRu7jWYoiyLaVu8Rbh1sgsTcfSYs1xocKG1hUVP7ur&#10;VcDnrAuTuzld75vpKtPGfR7XTqm31341AxGoD8/wf/tbK8hGH/B3Jh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VYmqxQAAANwAAAAPAAAAAAAAAAAAAAAAAJgCAABkcnMv&#10;ZG93bnJldi54bWxQSwUGAAAAAAQABAD1AAAAigMAAAAA&#10;" fillcolor="#a5a5a5 [2092]" stroked="f" strokeweight="2pt">
                  <v:textbox>
                    <w:txbxContent>
                      <w:p w14:paraId="75837E63"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12: </w:t>
                        </w:r>
                        <w:r>
                          <w:rPr>
                            <w:rFonts w:ascii="Arial" w:eastAsia="Times New Roman" w:hAnsi="Arial" w:cs="Arial"/>
                            <w:color w:val="FFFFFF"/>
                            <w:kern w:val="24"/>
                          </w:rPr>
                          <w:t>ESG issues impact in selection process</w:t>
                        </w:r>
                      </w:p>
                    </w:txbxContent>
                  </v:textbox>
                </v:rect>
                <v:shape id="Elbow Connector 254" o:spid="_x0000_s1048" type="#_x0000_t34" style="position:absolute;left:39604;top:19157;width:3010;height:1981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Pg7cQAAADcAAAADwAAAGRycy9kb3ducmV2LnhtbESPT4vCMBTE7wt+h/CEva2poqLVKOIf&#10;8LAsVMXzo3m21ealNFG7/fRmYcHjMDO/YebLxpTiQbUrLCvo9yIQxKnVBWcKTsfd1wSE88gaS8uk&#10;4JccLBedjznG2j45ocfBZyJA2MWoIPe+iqV0aU4GXc9WxMG72NqgD7LOpK7xGeCmlIMoGkuDBYeF&#10;HCta55TeDnejYHM9/+y2mHxTv22n7aiwLhkPlfrsNqsZCE+Nf4f/23utYDAawt+ZcATk4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s+DtxAAAANwAAAAPAAAAAAAAAAAA&#10;AAAAAKECAABkcnMvZG93bnJldi54bWxQSwUGAAAAAAQABAD5AAAAkgMAAAAA&#10;" strokecolor="#4579b8 [3044]">
                  <v:stroke endarrow="block" endarrowlength="short"/>
                </v:shape>
                <v:shape id="Elbow Connector 255" o:spid="_x0000_s1049" type="#_x0000_t34" style="position:absolute;left:39630;top:37975;width:2870;height:19777;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J+jsUAAADcAAAADwAAAGRycy9kb3ducmV2LnhtbESPT2vCQBTE74LfYXlCb7oxxSKpqxRB&#10;66XiP+j1NftMgtm3YXeNaT+9KxQ8DjPzG2a26EwtWnK+sqxgPEpAEOdWV1woOB1XwykIH5A11pZJ&#10;wS95WMz7vRlm2t54T+0hFCJC2GeooAyhyaT0eUkG/cg2xNE7W2cwROkKqR3eItzUMk2SN2mw4rhQ&#10;YkPLkvLL4WoU7LRM3edF/31tp+d2/frtVhv5o9TLoPt4BxGoC8/wf3ujFaSTCTzOxCMg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eJ+jsUAAADcAAAADwAAAAAAAAAA&#10;AAAAAAChAgAAZHJzL2Rvd25yZXYueG1sUEsFBgAAAAAEAAQA+QAAAJMDAAAAAA==&#10;" strokecolor="#4579b8 [3044]">
                  <v:stroke endarrow="block" endarrowlength="short"/>
                </v:shape>
                <v:shape id="Straight Arrow Connector 32" o:spid="_x0000_s1050" type="#_x0000_t32" style="position:absolute;left:31176;top:27558;width:27;height:217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E3sYAAADbAAAADwAAAGRycy9kb3ducmV2LnhtbESPQWsCMRSE74X+h/AKvRTNaqGU1ShS&#10;qC2ll9UqeHts3m4WNy9LEtetv94UCh6HmfmGmS8H24qefGgcK5iMMxDEpdMN1wp+tu+jVxAhImts&#10;HZOCXwqwXNzfzTHX7swF9ZtYiwThkKMCE2OXSxlKQxbD2HXEyauctxiT9LXUHs8Jbls5zbIXabHh&#10;tGCwozdD5XFzsgou5nj42H711WRd7b6L9mlf+Noq9fgwrGYgIg3xFv5vf2oFz1P4+5J+gFx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xBN7GAAAA2wAAAA8AAAAAAAAA&#10;AAAAAAAAoQIAAGRycy9kb3ducmV2LnhtbFBLBQYAAAAABAAEAPkAAACUAwAAAAA=&#10;" strokecolor="#4579b8 [3044]">
                  <v:stroke endarrow="block" endarrowlength="short"/>
                </v:shape>
                <v:rect id="Rectangle 33" o:spid="_x0000_s1051" style="position:absolute;left:14193;top:53788;width:33948;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4/bwA&#10;AADaAAAADwAAAGRycy9kb3ducmV2LnhtbERPTYvCMBC9C/6HMII3m6yyi3SNsiiCeNuueB6a2abY&#10;TGoTtf57Iwiehsf7nMWqd424Uhdqzxo+MgWCuPSm5krD4W87mYMIEdlg45k03CnAajkcLDA3/sa/&#10;dC1iJVIIhxw12BjbXMpQWnIYMt8SJ+7fdw5jgl0lTYe3FO4aOVXqSzqsOTVYbGltqTwVF6fBbZn2&#10;6qjsOVaf6siF2sz2J63Ho/7nG0SkPr7FL/fOpPnwfOV55fI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q5fj9vAAAANoAAAAPAAAAAAAAAAAAAAAAAJgCAABkcnMvZG93bnJldi54&#10;bWxQSwUGAAAAAAQABAD1AAAAgQMAAAAA&#10;" fillcolor="#0070c0" stroked="f" strokeweight="2pt">
                  <v:textbox>
                    <w:txbxContent>
                      <w:p w14:paraId="23565EC7"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ESG issues in post-investment activities</w:t>
                        </w:r>
                      </w:p>
                    </w:txbxContent>
                  </v:textbox>
                </v:rect>
                <v:rect id="Rectangle 34" o:spid="_x0000_s1052" style="position:absolute;top:62619;width:2315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nOsAA&#10;AADbAAAADwAAAGRycy9kb3ducmV2LnhtbESPQYvCMBSE74L/ITxhb5q4uiLVKLIiiLet4vnRPJti&#10;81KbqN1/b4SFPQ4z8w2zXHeuFg9qQ+VZw3ikQBAX3lRcajgdd8M5iBCRDdaeScMvBViv+r0lZsY/&#10;+YceeSxFgnDIUIONscmkDIUlh2HkG+LkXXzrMCbZltK0+ExwV8tPpWbSYcVpwWJD35aKa353GtyO&#10;6aDOyt5i+aXOnKvt5HDV+mPQbRYgInXxP/zX3hsNky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cnOsAAAADbAAAADwAAAAAAAAAAAAAAAACYAgAAZHJzL2Rvd25y&#10;ZXYueG1sUEsFBgAAAAAEAAQA9QAAAIUDAAAAAA==&#10;" fillcolor="#0070c0" stroked="f" strokeweight="2pt">
                  <v:textbox>
                    <w:txbxContent>
                      <w:p w14:paraId="0BF0F04E" w14:textId="77777777" w:rsidR="00FC6DBB" w:rsidRDefault="00FC6DBB" w:rsidP="00625760">
                        <w:pPr>
                          <w:pStyle w:val="NormalWeb"/>
                          <w:spacing w:before="0" w:beforeAutospacing="0" w:after="0" w:afterAutospacing="0"/>
                        </w:pPr>
                        <w:r>
                          <w:rPr>
                            <w:rFonts w:ascii="Arial" w:eastAsia="Times New Roman" w:hAnsi="Arial" w:cs="Arial"/>
                            <w:color w:val="FFFFFF"/>
                            <w:kern w:val="24"/>
                          </w:rPr>
                          <w:t>PR 15: Proportion of assets with ESG targets that were set and monitored</w:t>
                        </w:r>
                      </w:p>
                    </w:txbxContent>
                  </v:textbox>
                </v:rect>
                <v:rect id="Rectangle 41" o:spid="_x0000_s1053" style="position:absolute;top:66898;width:2315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x0isQA&#10;AADbAAAADwAAAGRycy9kb3ducmV2LnhtbESPQWvCQBSE7wX/w/IEb3VjkFaiq8RAoadC00L19sg+&#10;k+Du25BdY5pf3y0Uehxm5htmdxitEQP1vnWsYLVMQBBXTrdcK/j8eHncgPABWaNxTAq+ycNhP3vY&#10;Yabdnd9pKEMtIoR9hgqaELpMSl81ZNEvXUccvYvrLYYo+1rqHu8Rbo1Mk+RJWmw5LjTYUdFQdS1v&#10;VgGf0yE8T+Z0m942eaqNO34VTqnFfMy3IAKN4T/8137VCtYr+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dIrEAAAA2wAAAA8AAAAAAAAAAAAAAAAAmAIAAGRycy9k&#10;b3ducmV2LnhtbFBLBQYAAAAABAAEAPUAAACJAwAAAAA=&#10;" fillcolor="#a5a5a5 [2092]" stroked="f" strokeweight="2pt">
                  <v:textbox>
                    <w:txbxContent>
                      <w:p w14:paraId="7717FFBF"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Certification schemes, ratings and benchmarks</w:t>
                        </w:r>
                      </w:p>
                    </w:txbxContent>
                  </v:textbox>
                </v:rect>
                <v:rect id="Rectangle 42" o:spid="_x0000_s1054" style="position:absolute;left:19583;top:72570;width:23159;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pqMIA&#10;AADbAAAADwAAAGRycy9kb3ducmV2LnhtbESPwWrDMBBE74X+g9hCb7WUtCnFiRJKiiHkFqf4vFhb&#10;y8RauZYSu38fFQI5DjPzhlltJteJCw2h9axhlikQxLU3LTcavo/FyweIEJENdp5Jwx8F2KwfH1aY&#10;Gz/ygS5lbESCcMhRg42xz6UMtSWHIfM9cfJ+/OAwJjk00gw4Jrjr5Fypd+mw5bRgsaetpfpUnp0G&#10;VzDtVaXsb2wWquJSfb3uT1o/P02fSxCRpngP39o7o+FtD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GmowgAAANsAAAAPAAAAAAAAAAAAAAAAAJgCAABkcnMvZG93&#10;bnJldi54bWxQSwUGAAAAAAQABAD1AAAAhwMAAAAA&#10;" fillcolor="#0070c0" stroked="f" strokeweight="2pt">
                  <v:textbox>
                    <w:txbxContent>
                      <w:p w14:paraId="2EE9B3C9"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17: </w:t>
                        </w:r>
                        <w:r>
                          <w:rPr>
                            <w:rFonts w:ascii="Arial" w:eastAsia="Times New Roman" w:hAnsi="Arial" w:cs="Arial"/>
                            <w:color w:val="FFFFFF"/>
                            <w:kern w:val="24"/>
                          </w:rPr>
                          <w:t>Proportion of developments and refurbishments where ESG issues were considered</w:t>
                        </w:r>
                      </w:p>
                    </w:txbxContent>
                  </v:textbox>
                </v:rect>
                <v:rect id="Rectangle 43" o:spid="_x0000_s1055" style="position:absolute;left:34045;top:62619;width:2315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jMM8AA&#10;AADbAAAADwAAAGRycy9kb3ducmV2LnhtbESPQYvCMBSE74L/ITxhb5q4uiLVKLIiiLet4vnRPJti&#10;81KbqN1/b4SFPQ4z8w2zXHeuFg9qQ+VZw3ikQBAX3lRcajgdd8M5iBCRDdaeScMvBViv+r0lZsY/&#10;+YceeSxFgnDIUIONscmkDIUlh2HkG+LkXXzrMCbZltK0+ExwV8tPpWbSYcVpwWJD35aKa353GtyO&#10;6aDOyt5i+aXOnKvt5HDV+mPQbRYgInXxP/zX3hsN0w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8jMM8AAAADbAAAADwAAAAAAAAAAAAAAAACYAgAAZHJzL2Rvd25y&#10;ZXYueG1sUEsFBgAAAAAEAAQA9QAAAIUDAAAAAA==&#10;" fillcolor="#0070c0" stroked="f" strokeweight="2pt">
                  <v:textbox>
                    <w:txbxContent>
                      <w:p w14:paraId="5E02891C"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18: </w:t>
                        </w:r>
                        <w:r>
                          <w:rPr>
                            <w:rFonts w:ascii="Arial" w:eastAsia="Times New Roman" w:hAnsi="Arial" w:cs="Arial"/>
                            <w:color w:val="FFFFFF"/>
                            <w:kern w:val="24"/>
                          </w:rPr>
                          <w:t>Proportion of property occupiers that were engaged with</w:t>
                        </w:r>
                      </w:p>
                    </w:txbxContent>
                  </v:textbox>
                </v:rect>
                <v:rect id="Rectangle 44" o:spid="_x0000_s1056" style="position:absolute;left:34045;top:66874;width:2315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XEsIA&#10;AADbAAAADwAAAGRycy9kb3ducmV2LnhtbESPQYvCMBSE7wv+h/AEb2tqkV2pRlFB8CToCurt0Tzb&#10;YvJSmlirv94sLOxxmJlvmNmis0a01PjKsYLRMAFBnDtdcaHg+LP5nIDwAVmjcUwKnuRhMe99zDDT&#10;7sF7ag+hEBHCPkMFZQh1JqXPS7Loh64mjt7VNRZDlE0hdYOPCLdGpknyJS1WHBdKrGldUn473K0C&#10;vqRt+H6Z8/21myxTbdzqtHZKDfrdcgoiUBf+w3/trVYwHsPvl/gD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q9cSwgAAANsAAAAPAAAAAAAAAAAAAAAAAJgCAABkcnMvZG93&#10;bnJldi54bWxQSwUGAAAAAAQABAD1AAAAhwMAAAAA&#10;" fillcolor="#a5a5a5 [2092]" stroked="f" strokeweight="2pt">
                  <v:textbox>
                    <w:txbxContent>
                      <w:p w14:paraId="02BC489D"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19: </w:t>
                        </w:r>
                        <w:r>
                          <w:rPr>
                            <w:rFonts w:ascii="Arial" w:eastAsia="Times New Roman" w:hAnsi="Arial" w:cs="Arial"/>
                            <w:color w:val="FFFFFF"/>
                            <w:kern w:val="24"/>
                          </w:rPr>
                          <w:t>Proportion of green leases or MOUs referencing ESG issues</w:t>
                        </w:r>
                      </w:p>
                    </w:txbxContent>
                  </v:textbox>
                </v:rect>
                <v:rect id="Rectangle 45" o:spid="_x0000_s1057" style="position:absolute;left:47284;top:72076;width:2315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fillcolor="#a5a5a5 [2092]" stroked="f" strokeweight="2pt">
                  <v:textbox>
                    <w:txbxContent>
                      <w:p w14:paraId="11AD52CB"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20: </w:t>
                        </w:r>
                        <w:r>
                          <w:rPr>
                            <w:rFonts w:ascii="Arial" w:eastAsia="Times New Roman" w:hAnsi="Arial" w:cs="Arial"/>
                            <w:color w:val="FFFFFF"/>
                            <w:kern w:val="24"/>
                          </w:rPr>
                          <w:t>Proportion of assets engaged with on community issues</w:t>
                        </w:r>
                      </w:p>
                    </w:txbxContent>
                  </v:textbox>
                </v:rect>
                <v:shape id="Elbow Connector 46" o:spid="_x0000_s1058" type="#_x0000_t34" style="position:absolute;left:37131;top:50344;width:15768;height:2769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EUpMIAAADbAAAADwAAAGRycy9kb3ducmV2LnhtbESPT4vCMBTE74LfITxhb5oqIks1FlEU&#10;vbhY/5wfzbMtbV5KE7V++42wsMdhZn7DLJLO1OJJrSstKxiPIhDEmdUl5wou5+3wG4TzyBpry6Tg&#10;TQ6SZb+3wFjbF5/omfpcBAi7GBUU3jexlC4ryKAb2YY4eHfbGvRBtrnULb4C3NRyEkUzabDksFBg&#10;Q+uCsip9GAU300TV6XD4uW429VH6LH3vylSpr0G3moPw1Pn/8F97rxVMZ/D5En6AX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4EUpMIAAADbAAAADwAAAAAAAAAAAAAA&#10;AAChAgAAZHJzL2Rvd25yZXYueG1sUEsFBgAAAAAEAAQA+QAAAJADAAAAAA==&#10;" adj="2971" strokecolor="#4579b8 [3044]">
                  <v:stroke endarrow="block" endarrowlength="short"/>
                </v:shape>
                <v:shape id="Elbow Connector 47" o:spid="_x0000_s1059" type="#_x0000_t34" style="position:absolute;left:18217;top:49670;width:6311;height:1958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7ijcUAAADbAAAADwAAAGRycy9kb3ducmV2LnhtbESPQWvCQBSE7wX/w/IEb3WjlVpSV1FB&#10;EOul2kO9PbLPJJp9u82uJvn3XaHQ4zAz3zCzRWsqcafal5YVjIYJCOLM6pJzBV/HzfMbCB+QNVaW&#10;SUFHHhbz3tMMU20b/qT7IeQiQtinqKAIwaVS+qwgg35oHXH0zrY2GKKsc6lrbCLcVHKcJK/SYMlx&#10;oUBH64Ky6+FmFHx3G2eSj9Ol2e3RnV5W3fjntlZq0G+X7yACteE//NfeagWTKTy+xB8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p7ijcUAAADbAAAADwAAAAAAAAAA&#10;AAAAAAChAgAAZHJzL2Rvd25yZXYueG1sUEsFBgAAAAAEAAQA+QAAAJMDAAAAAA==&#10;" adj="7540" strokecolor="#4579b8 [3044]">
                  <v:stroke endarrow="block" endarrowlength="short"/>
                </v:shape>
                <v:shape id="Elbow Connector 48" o:spid="_x0000_s1060" type="#_x0000_t34" style="position:absolute;left:35240;top:52235;width:6311;height:1445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f+ZcMAAADbAAAADwAAAGRycy9kb3ducmV2LnhtbERPW2vCMBR+F/wP4Qh701QZZXRGcYJj&#10;ggzmNsS3Q3Ns65qTksRe9uuXh4GPH999ue5NLVpyvrKsYD5LQBDnVldcKPj63E2fQPiArLG2TAoG&#10;8rBejUdLzLTt+IPaYyhEDGGfoYIyhCaT0uclGfQz2xBH7mKdwRChK6R22MVwU8tFkqTSYMWxocSG&#10;tiXlP8ebUbA//9bz/PpyGLY33b+79KRfv09KPUz6zTOIQH24i//db1rBYxwbv8QfIF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3/mXDAAAA2wAAAA8AAAAAAAAAAAAA&#10;AAAAoQIAAGRycy9kb3ducmV2LnhtbFBLBQYAAAAABAAEAPkAAACRAwAAAAA=&#10;" adj="7540" strokecolor="#4579b8 [3044]">
                  <v:stroke endarrow="block" endarrowlength="short"/>
                </v:shape>
                <v:shape id="Elbow Connector 49" o:spid="_x0000_s1061" type="#_x0000_t34" style="position:absolute;left:16019;top:66418;width:10718;height:1959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CHq8MAAADbAAAADwAAAGRycy9kb3ducmV2LnhtbESPQWvCQBSE7wX/w/IKvTUbpQQbXSUI&#10;kfbW2BY8PrPPbGj2bchuNfn33YLgcZiZb5j1drSduNDgW8cK5kkKgrh2uuVGwddn+bwE4QOyxs4x&#10;KZjIw3Yze1hjrt2VK7ocQiMihH2OCkwIfS6lrw1Z9InriaN3doPFEOXQSD3gNcJtJxdpmkmLLccF&#10;gz3tDNU/h1+r4Gi+NVb7tCqtnYpsefpo3+eNUk+PY7ECEWgM9/Ct/aYVvLzC/5f4A+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gh6vDAAAA2wAAAA8AAAAAAAAAAAAA&#10;AAAAoQIAAGRycy9kb3ducmV2LnhtbFBLBQYAAAAABAAEAPkAAACRAwAAAAA=&#10;" adj="16175" strokecolor="#4579b8 [3044]">
                  <v:stroke endarrow="block" endarrowlength="short"/>
                </v:shape>
                <v:shape id="Elbow Connector 50" o:spid="_x0000_s1062" type="#_x0000_t34" style="position:absolute;left:33030;top:68980;width:10742;height:14449;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PmZ8AAAADbAAAADwAAAGRycy9kb3ducmV2LnhtbERPy4rCMBTdC/5DuAPuNB1FkY5RBsHH&#10;RlFnYLZ3mmtbbG5KEmv1681CcHk479miNZVoyPnSsoLPQQKCOLO65FzB78+qPwXhA7LGyjIpuJOH&#10;xbzbmWGq7Y2P1JxCLmII+xQVFCHUqZQ+K8igH9iaOHJn6wyGCF0utcNbDDeVHCbJRBosOTYUWNOy&#10;oOxyuhoFBy2HbnPRj91+em7Woz+32sp/pXof7fcXiEBteItf7q1WMI7r45f4A+T8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GT5mfAAAAA2wAAAA8AAAAAAAAAAAAAAAAA&#10;oQIAAGRycy9kb3ducmV2LnhtbFBLBQYAAAAABAAEAPkAAACOAwAAAAA=&#10;" strokecolor="#4579b8 [3044]">
                  <v:stroke endarrow="block" endarrowlength="short"/>
                </v:shape>
                <v:shape id="Elbow Connector 51" o:spid="_x0000_s1063" type="#_x0000_t34" style="position:absolute;left:42250;top:64962;width:5540;height:27687;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9D/MUAAADbAAAADwAAAGRycy9kb3ducmV2LnhtbESPT2sCMRTE70K/Q3gFb5pVschqVkrB&#10;1ovFbgteXzdv/+DmZUnSdfXTN0Khx2FmfsNstoNpRU/ON5YVzKYJCOLC6oYrBV+fu8kKhA/IGlvL&#10;pOBKHrbZw2iDqbYX/qA+D5WIEPYpKqhD6FIpfVGTQT+1HXH0SusMhihdJbXDS4SbVs6T5EkabDgu&#10;1NjRS03FOf8xCo5azt3bWd8O76uyf12c3G4vv5UaPw7PaxCBhvAf/mvvtYLlDO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t9D/MUAAADbAAAADwAAAAAAAAAA&#10;AAAAAAChAgAAZHJzL2Rvd25yZXYueG1sUEsFBgAAAAAEAAQA+QAAAJMDAAAAAA==&#10;" strokecolor="#4579b8 [3044]">
                  <v:stroke endarrow="block" endarrowlength="short"/>
                </v:shape>
                <v:group id="Group 52" o:spid="_x0000_s1064" style="position:absolute;left:14202;top:48022;width:58489;height:9131" coordorigin="14202,48022" coordsize="58488,9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ect id="Rectangle 53" o:spid="_x0000_s1065" style="position:absolute;left:14202;top:49299;width:33948;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Fa7sAA&#10;AADbAAAADwAAAGRycy9kb3ducmV2LnhtbESPQYvCMBSE78L+h/AWvNlkFWXpGkUUQbxZxfOjeTbF&#10;5qXbRK3/3ggLexxm5htmvuxdI+7Uhdqzhq9MgSAuvam50nA6bkffIEJENth4Jg1PCrBcfAzmmBv/&#10;4APdi1iJBOGQowYbY5tLGUpLDkPmW+LkXXznMCbZVdJ0+Ehw18ixUjPpsOa0YLGltaXyWtycBrdl&#10;2quzsr+xmqozF2oz2V+1Hn72qx8Qkfr4H/5r74yG6QTeX9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Fa7sAAAADbAAAADwAAAAAAAAAAAAAAAACYAgAAZHJzL2Rvd25y&#10;ZXYueG1sUEsFBgAAAAAEAAQA9QAAAIUDAAAAAA==&#10;" fillcolor="#0070c0" stroked="f" strokeweight="2pt">
                    <v:textbox>
                      <w:txbxContent>
                        <w:p w14:paraId="7B4E2FE8" w14:textId="77777777" w:rsidR="00FC6DBB" w:rsidRDefault="00FC6DBB"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ESG issues in selection, appointment and monitoring of third-party property managers</w:t>
                          </w:r>
                        </w:p>
                      </w:txbxContent>
                    </v:textbox>
                  </v:rect>
                  <v:shape id="TextBox 146" o:spid="_x0000_s1066" type="#_x0000_t202" style="position:absolute;left:51259;top:48022;width:21432;height:91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NjcMA&#10;AADbAAAADwAAAGRycy9kb3ducmV2LnhtbESP0WrCQBRE3wv+w3IF35pNq5WSuopYRC0oqP2Aa/aa&#10;DWbvhuxq4t+7QqGPw8ycYSazzlbiRo0vHSt4S1IQxLnTJRcKfo/L108QPiBrrByTgjt5mE17LxPM&#10;tGt5T7dDKESEsM9QgQmhzqT0uSGLPnE1cfTOrrEYomwKqRtsI9xW8j1Nx9JiyXHBYE0LQ/nlcLUK&#10;fOCVOZ2Hu1OrR9WP31y238dUqUG/m3+BCNSF//Bfe60VfIzg+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hNjcMAAADbAAAADwAAAAAAAAAAAAAAAACYAgAAZHJzL2Rv&#10;d25yZXYueG1sUEsFBgAAAAAEAAQA9QAAAIgDAAAAAA==&#10;" filled="f" stroked="f" strokeweight="2pt">
                    <v:textbox>
                      <w:txbxContent>
                        <w:p w14:paraId="62FFE328"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appointed by you</w:t>
                          </w:r>
                        </w:p>
                      </w:txbxContent>
                    </v:textbox>
                  </v:shape>
                  <v:shape id="Right Brace 55" o:spid="_x0000_s1067" type="#_x0000_t88" style="position:absolute;left:48448;top:49518;width:2546;height:29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j5mcEA&#10;AADbAAAADwAAAGRycy9kb3ducmV2LnhtbESPX2vCMBTF3wd+h3CFvc1kYxXpTGUKouDD0G3vl+ba&#10;lDY3pcls/fZGEPZ4OH9+nOVqdK24UB9qzxpeZwoEcelNzZWGn+/tywJEiMgGW8+k4UoBVsXkaYm5&#10;8QMf6XKKlUgjHHLUYGPscilDaclhmPmOOHln3zuMSfaVND0Oady18k2puXRYcyJY7GhjqWxOf+7O&#10;bdb7886+/y6yQ62+3KCcqbR+no6fHyAijfE//GjvjYYsg/uX9ANk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4+ZnBAAAA2wAAAA8AAAAAAAAAAAAAAAAAmAIAAGRycy9kb3du&#10;cmV2LnhtbFBLBQYAAAAABAAEAPUAAACGAwAAAAA=&#10;" adj="1531" strokecolor="#4579b8 [3044]"/>
                </v:group>
                <v:shape id="Straight Arrow Connector 56" o:spid="_x0000_s1068" type="#_x0000_t32" style="position:absolute;left:31162;top:56308;width:5;height:1626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XnfcYAAADbAAAADwAAAGRycy9kb3ducmV2LnhtbESPT2sCMRTE74V+h/AKvRTNWlDKahQp&#10;9A/Sy2oVvD02bzeLm5clSdfVT98UCh6HmfkNs1gNthU9+dA4VjAZZyCIS6cbrhV8795GLyBCRNbY&#10;OiYFFwqwWt7fLTDX7swF9dtYiwThkKMCE2OXSxlKQxbD2HXEyauctxiT9LXUHs8Jblv5nGUzabHh&#10;tGCwo1dD5Wn7YxVczen4sdv01eS92n8V7dOh8LVV6vFhWM9BRBriLfzf/tQKpjP4+5J+gF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V533GAAAA2wAAAA8AAAAAAAAA&#10;AAAAAAAAoQIAAGRycy9kb3ducmV2LnhtbFBLBQYAAAAABAAEAPkAAACUAwAAAAA=&#10;" strokecolor="#4579b8 [3044]">
                  <v:stroke endarrow="block" endarrowlength="short"/>
                </v:shape>
                <v:shape id="TextBox 146" o:spid="_x0000_s1069" type="#_x0000_t202" style="position:absolute;left:51282;top:25844;width:15060;height:58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rT+sMA&#10;AADbAAAADwAAAGRycy9kb3ducmV2LnhtbESP0WoCMRRE3wv+Q7hC3zSrtbasRhFF1EKFaj/gurlu&#10;Fjc3yya669+bgtDHYWbOMNN5a0txo9oXjhUM+gkI4szpgnMFv8d17xOED8gaS8ek4E4e5rPOyxRT&#10;7Rr+odsh5CJC2KeowIRQpVL6zJBF33cVcfTOrrYYoqxzqWtsItyWcpgkY2mx4LhgsKKloexyuFoF&#10;PvDGnM5v+1OjR+WX312+V8dEqdduu5iACNSG//CzvdUK3j/g7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rT+sMAAADbAAAADwAAAAAAAAAAAAAAAACYAgAAZHJzL2Rv&#10;d25yZXYueG1sUEsFBgAAAAAEAAQA9QAAAIgDAAAAAA==&#10;" filled="f" stroked="f" strokeweight="2pt">
                  <v:textbox>
                    <w:txbxContent>
                      <w:p w14:paraId="106B9DAE"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v:textbox>
                </v:shape>
                <v:shape id="TextBox 146" o:spid="_x0000_s1070" type="#_x0000_t202" style="position:absolute;left:23115;top:36467;width:10593;height:58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VHiMAA&#10;AADbAAAADwAAAGRycy9kb3ducmV2LnhtbERPy4rCMBTdD/gP4QruxtTHiFSjiCLqwAz4+IBrc22K&#10;zU1poq1/bxYDszyc93zZ2lI8qfaFYwWDfgKCOHO64FzB5bz9nILwAVlj6ZgUvMjDctH5mGOqXcNH&#10;ep5CLmII+xQVmBCqVEqfGbLo+64ijtzN1RZDhHUudY1NDLelHCbJRFosODYYrGhtKLufHlaBD7wz&#10;19vo99rocfntD/efzTlRqtdtVzMQgdrwL/5z77WCrzg2fok/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VHiMAAAADbAAAADwAAAAAAAAAAAAAAAACYAgAAZHJzL2Rvd25y&#10;ZXYueG1sUEsFBgAAAAAEAAQA9QAAAIUDAAAAAA==&#10;" filled="f" stroked="f" strokeweight="2pt">
                  <v:textbox>
                    <w:txbxContent>
                      <w:p w14:paraId="71AF05F6"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v:textbox>
                </v:shape>
                <v:shape id="TextBox 146" o:spid="_x0000_s1071" type="#_x0000_t202" style="position:absolute;left:1943;top:56398;width:14221;height:62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iE8MA&#10;AADbAAAADwAAAGRycy9kb3ducmV2LnhtbESP0WoCMRRE3wv+Q7hC3zSrtdKuRhFF1EKFaj/gurlu&#10;Fjc3yya669+bgtDHYWbOMNN5a0txo9oXjhUM+gkI4szpgnMFv8d17wOED8gaS8ek4E4e5rPOyxRT&#10;7Rr+odsh5CJC2KeowIRQpVL6zJBF33cVcfTOrrYYoqxzqWtsItyWcpgkY2mx4LhgsKKloexyuFoF&#10;PvDGnM5v+1OjR+WX312+V8dEqdduu5iACNSG//CzvdUK3j/h7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niE8MAAADbAAAADwAAAAAAAAAAAAAAAACYAgAAZHJzL2Rv&#10;d25yZXYueG1sUEsFBgAAAAAEAAQA9QAAAIgDAAAAAA==&#10;" filled="f" stroked="f" strokeweight="2pt">
                  <v:textbox>
                    <w:txbxContent>
                      <w:p w14:paraId="49E6E90C"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v:textbox>
                </v:shape>
                <v:shape id="TextBox 146" o:spid="_x0000_s1072" type="#_x0000_t202" style="position:absolute;left:22706;top:66507;width:10157;height:58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BM8AA&#10;AADbAAAADwAAAGRycy9kb3ducmV2LnhtbERP3WrCMBS+H/gO4Qy8m+l0yKjGIorohA3W7gGOzbEp&#10;bU5KE2339suFsMuP73+djbYVd+p97VjB6ywBQVw6XXOl4Kc4vLyD8AFZY+uYFPySh2wzeVpjqt3A&#10;33TPQyViCPsUFZgQulRKXxqy6GeuI47c1fUWQ4R9JXWPQwy3rZwnyVJarDk2GOxoZ6hs8ptV4AMf&#10;zeW6+LoM+q09+4/mc18kSk2fx+0KRKAx/Isf7pNWsIzr45f4A+Tm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z+BM8AAAADbAAAADwAAAAAAAAAAAAAAAACYAgAAZHJzL2Rvd25y&#10;ZXYueG1sUEsFBgAAAAAEAAQA9QAAAIUDAAAAAA==&#10;" filled="f" stroked="f" strokeweight="2pt">
                  <v:textbox>
                    <w:txbxContent>
                      <w:p w14:paraId="4C43C42C"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v:textbox>
                </v:shape>
                <v:shape id="TextBox 146" o:spid="_x0000_s1073" type="#_x0000_t202" style="position:absolute;left:31387;top:57946;width:13507;height:53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MkqMQA&#10;AADbAAAADwAAAGRycy9kb3ducmV2LnhtbESP0WrCQBRE3wv9h+UWfDOb1CIldZXSUrSChcZ+wDV7&#10;zYZk74bsauLfu4LQx2FmzjCL1Whbcabe144VZEkKgrh0uuZKwd/+a/oKwgdkja1jUnAhD6vl48MC&#10;c+0G/qVzESoRIexzVGBC6HIpfWnIok9cRxy9o+sthij7Suoehwi3rXxO07m0WHNcMNjRh6GyKU5W&#10;gQ+8Nofj7Ocw6Jd267+b3ec+VWryNL6/gQg0hv/wvb3RCuYZ3L7E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zJKjEAAAA2wAAAA8AAAAAAAAAAAAAAAAAmAIAAGRycy9k&#10;b3ducmV2LnhtbFBLBQYAAAAABAAEAPUAAACJAwAAAAA=&#10;" filled="f" stroked="f" strokeweight="2pt">
                  <v:textbox>
                    <w:txbxContent>
                      <w:p w14:paraId="0EABBEAB"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v:textbox>
                </v:shape>
                <v:shape id="TextBox 146" o:spid="_x0000_s1074" type="#_x0000_t202" style="position:absolute;left:58897;top:64792;width:11891;height:7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638IA&#10;AADbAAAADwAAAGRycy9kb3ducmV2LnhtbESP0YrCMBRE3wX/IVzBtzVVF5FqFHFZdIVdWPUDrs21&#10;KTY3pYm2/r0RBB+HmTnDzJetLcWNal84VjAcJCCIM6cLzhUcD98fUxA+IGssHZOCO3lYLrqdOaba&#10;NfxPt33IRYSwT1GBCaFKpfSZIYt+4Cri6J1dbTFEWedS19hEuC3lKEkm0mLBccFgRWtD2WV/tQp8&#10;4I05ncd/p0Z/ljv/c/n9OiRK9XvtagYiUBve4Vd7qxVMR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brfwgAAANsAAAAPAAAAAAAAAAAAAAAAAJgCAABkcnMvZG93&#10;bnJldi54bWxQSwUGAAAAAAQABAD1AAAAhwMAAAAA&#10;" filled="f" stroked="f" strokeweight="2pt">
                  <v:textbox>
                    <w:txbxContent>
                      <w:p w14:paraId="2B7BB2B0"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v:textbox>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3" o:spid="_x0000_s1075" type="#_x0000_t35" style="position:absolute;left:26395;top:61080;width:26528;height:16983;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DtJ8UAAADbAAAADwAAAGRycy9kb3ducmV2LnhtbESP3WrCQBSE7wu+w3KE3hTd2JZQoxsR&#10;QSmlYP15gEP2mMRkz4bsNj9v3y0UejnMzDfMejOYWnTUutKygsU8AkGcWV1yruB62c/eQDiPrLG2&#10;TApGcrBJJw9rTLTt+UTd2eciQNglqKDwvkmkdFlBBt3cNsTBu9nWoA+yzaVusQ9wU8vnKIqlwZLD&#10;QoEN7QrKqvO3UfDE+6Nx1cfn+HoYs9Ow/Drcu16px+mwXYHwNPj/8F/7XSuIX+D3S/gBM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yDtJ8UAAADbAAAADwAAAAAAAAAA&#10;AAAAAAChAgAAZHJzL2Rvd25yZXYueG1sUEsFBgAAAAAEAAQA+QAAAJMDAAAAAA==&#10;" adj="1756,51522" strokecolor="#4579b8 [3044]">
                  <v:stroke endarrow="block" endarrowlength="short"/>
                </v:shape>
                <v:shape id="TextBox 146" o:spid="_x0000_s1076" type="#_x0000_t202" style="position:absolute;left:59720;top:77972;width:12527;height:5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0J+cQA&#10;AADcAAAADwAAAGRycy9kb3ducmV2LnhtbESP3WoCMRSE7wXfIRyhdzWrVZHVKKWl+AMWqj7AcXPc&#10;LG5Olk1017c3QsHLYWa+YebL1pbiRrUvHCsY9BMQxJnTBecKjoef9ykIH5A1lo5JwZ08LBfdzhxT&#10;7Rr+o9s+5CJC2KeowIRQpVL6zJBF33cVcfTOrrYYoqxzqWtsItyWcpgkE2mx4LhgsKIvQ9llf7UK&#10;fOCVOZ0/fk+NHpVbv7nsvg+JUm+99nMGIlAbXuH/9lorGI4n8Dw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CfnEAAAA3AAAAA8AAAAAAAAAAAAAAAAAmAIAAGRycy9k&#10;b3ducmV2LnhtbFBLBQYAAAAABAAEAPUAAACJAwAAAAA=&#10;" filled="f" stroked="f" strokeweight="2pt">
                  <v:textbox>
                    <w:txbxContent>
                      <w:p w14:paraId="4D1D7957" w14:textId="77777777" w:rsidR="00FC6DBB" w:rsidRDefault="00FC6DBB"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 investment activities</w:t>
                        </w:r>
                      </w:p>
                    </w:txbxContent>
                  </v:textbox>
                </v:shape>
                <v:shape id="TextBox 146" o:spid="_x0000_s1077" type="#_x0000_t202" style="position:absolute;left:51936;width:10990;height:58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GsYsUA&#10;AADcAAAADwAAAGRycy9kb3ducmV2LnhtbESP3WrCQBSE7wu+w3KE3tWN1j/SrCItxSpYqPYBjtmT&#10;bDB7NmS3Jn17Vyj0cpiZb5hs3dtaXKn1lWMF41ECgjh3uuJSwffp/WkJwgdkjbVjUvBLHtarwUOG&#10;qXYdf9H1GEoRIexTVGBCaFIpfW7Ioh+5hjh6hWsthijbUuoWuwi3tZwkyVxarDguGGzo1VB+Of5Y&#10;BT7w1pyL589zp6f13u8uh7dTotTjsN+8gAjUh//wX/tDK5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0axixQAAANwAAAAPAAAAAAAAAAAAAAAAAJgCAABkcnMv&#10;ZG93bnJldi54bWxQSwUGAAAAAAQABAD1AAAAigMAAAAA&#10;" filled="f" stroked="f" strokeweight="2pt">
                  <v:textbox>
                    <w:txbxContent>
                      <w:p w14:paraId="1B9A1099"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If equity investments reported</w:t>
                        </w:r>
                      </w:p>
                    </w:txbxContent>
                  </v:textbox>
                </v:shape>
                <v:shape id="TextBox 146" o:spid="_x0000_s1078" type="#_x0000_t202" style="position:absolute;left:23842;top:2713;width:10990;height:58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44EMIA&#10;AADcAAAADwAAAGRycy9kb3ducmV2LnhtbERP3WrCMBS+H/gO4Qx2t6ar25BqLKLINsGB1Qc4Nsem&#10;2JyUJrPd2y8Xwi4/vv9FMdpW3Kj3jWMFL0kKgrhyuuFawem4fZ6B8AFZY+uYFPySh2I5eVhgrt3A&#10;B7qVoRYxhH2OCkwIXS6lrwxZ9InriCN3cb3FEGFfS93jEMNtK7M0fZcWG44NBjtaG6qu5Y9V4AN/&#10;mPNl+n0e9Gu781/X/eaYKvX0OK7mIAKN4V98d39qBdlbXBvPxCM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TjgQwgAAANwAAAAPAAAAAAAAAAAAAAAAAJgCAABkcnMvZG93&#10;bnJldi54bWxQSwUGAAAAAAQABAD1AAAAhwMAAAAA&#10;" filled="f" stroked="f" strokeweight="2pt">
                  <v:textbox>
                    <w:txbxContent>
                      <w:p w14:paraId="3691D92A" w14:textId="77777777" w:rsidR="00FC6DBB" w:rsidRDefault="00FC6DBB" w:rsidP="00625760">
                        <w:pPr>
                          <w:pStyle w:val="NormalWeb"/>
                          <w:spacing w:before="0" w:beforeAutospacing="0" w:after="0" w:afterAutospacing="0"/>
                        </w:pPr>
                        <w:r>
                          <w:rPr>
                            <w:rFonts w:ascii="Arial" w:eastAsia="Times New Roman" w:hAnsi="Arial" w:cs="Arial"/>
                            <w:color w:val="0070C0"/>
                            <w:kern w:val="24"/>
                            <w:sz w:val="18"/>
                            <w:szCs w:val="18"/>
                          </w:rPr>
                          <w:t>100% debt reported</w:t>
                        </w:r>
                      </w:p>
                    </w:txbxContent>
                  </v:textbox>
                </v:shape>
                <w10:wrap type="square" anchorx="margin" anchory="margin"/>
              </v:group>
            </w:pict>
          </mc:Fallback>
        </mc:AlternateContent>
      </w:r>
    </w:p>
    <w:p w14:paraId="5333F482" w14:textId="77777777" w:rsidR="00023CC7" w:rsidRPr="00E84E9C" w:rsidRDefault="00023CC7" w:rsidP="00E84E9C">
      <w:pPr>
        <w:pStyle w:val="Heading1"/>
      </w:pPr>
      <w:bookmarkStart w:id="2" w:name="_Toc367891483"/>
      <w:r w:rsidRPr="00E84E9C">
        <w:lastRenderedPageBreak/>
        <w:t>Preface</w:t>
      </w:r>
      <w:bookmarkEnd w:id="2"/>
    </w:p>
    <w:bookmarkEnd w:id="1"/>
    <w:p w14:paraId="2E13AFA1" w14:textId="77777777" w:rsidR="00AD4C86" w:rsidRPr="00AD4C86" w:rsidRDefault="00AD4C86" w:rsidP="00AD4C86">
      <w:pPr>
        <w:pStyle w:val="INDICATORTEXT"/>
        <w:ind w:left="0"/>
        <w:jc w:val="both"/>
        <w:rPr>
          <w:szCs w:val="18"/>
          <w:lang w:eastAsia="en-GB"/>
        </w:rPr>
      </w:pPr>
      <w:r w:rsidRPr="00AD4C86">
        <w:rPr>
          <w:szCs w:val="18"/>
          <w:lang w:eastAsia="en-GB"/>
        </w:rPr>
        <w:t>This module seeks information from investors that invest directly, either individually or alongside other investors, in property via non-listed equity or debt. The investments can be both direct in physical property assets and in non-listed property management companies in which you are significantly involved in investment decisions and monitoring of underlying property assets. The module seeks information about your organisation’s ownership of property assets by type and value and how these assets are managed. It enables direct property investors to report how they apply their responsible property investment (RPI) policy, strategy and processes to investment selection, monitoring and management. Property management refers to the operation and day-to-day management of property assets.</w:t>
      </w:r>
    </w:p>
    <w:p w14:paraId="1FBDD137" w14:textId="77777777" w:rsidR="00AD4C86" w:rsidRPr="00AD4C86" w:rsidRDefault="00AD4C86" w:rsidP="00AD4C86">
      <w:pPr>
        <w:pStyle w:val="INDICATORTEXT"/>
        <w:ind w:left="0"/>
        <w:jc w:val="both"/>
        <w:rPr>
          <w:szCs w:val="18"/>
          <w:lang w:eastAsia="en-GB"/>
        </w:rPr>
      </w:pPr>
      <w:r w:rsidRPr="00AD4C86">
        <w:rPr>
          <w:szCs w:val="18"/>
          <w:lang w:eastAsia="en-GB"/>
        </w:rPr>
        <w:t xml:space="preserve">If you invest in non-listed property funds or </w:t>
      </w:r>
      <w:r w:rsidRPr="000712F5">
        <w:rPr>
          <w:szCs w:val="18"/>
          <w:lang w:eastAsia="en-GB"/>
        </w:rPr>
        <w:t xml:space="preserve">fund-of-funds via external managers, you should not report in this module but instead use the </w:t>
      </w:r>
      <w:r w:rsidRPr="00F27FD7">
        <w:rPr>
          <w:i/>
          <w:szCs w:val="18"/>
          <w:lang w:eastAsia="en-GB"/>
        </w:rPr>
        <w:t>Indirect - Manager Selection, Appointment and Monitoring (SAM)</w:t>
      </w:r>
      <w:r w:rsidRPr="000712F5">
        <w:rPr>
          <w:szCs w:val="18"/>
          <w:lang w:eastAsia="en-GB"/>
        </w:rPr>
        <w:t xml:space="preserve"> module. If you invest in the listed equity of property management companies, you should report in the </w:t>
      </w:r>
      <w:r w:rsidRPr="00F27FD7">
        <w:rPr>
          <w:i/>
          <w:szCs w:val="18"/>
          <w:lang w:eastAsia="en-GB"/>
        </w:rPr>
        <w:t>Direct - Listed Equity Incorporation (LEI)</w:t>
      </w:r>
      <w:r w:rsidRPr="000712F5">
        <w:rPr>
          <w:szCs w:val="18"/>
          <w:lang w:eastAsia="en-GB"/>
        </w:rPr>
        <w:t xml:space="preserve"> and </w:t>
      </w:r>
      <w:r w:rsidRPr="00F27FD7">
        <w:rPr>
          <w:i/>
          <w:szCs w:val="18"/>
          <w:lang w:eastAsia="en-GB"/>
        </w:rPr>
        <w:t>Direct - Listed Equity Active Ownership (LEA)</w:t>
      </w:r>
      <w:r w:rsidRPr="000712F5">
        <w:rPr>
          <w:szCs w:val="18"/>
          <w:lang w:eastAsia="en-GB"/>
        </w:rPr>
        <w:t xml:space="preserve"> modules in the same way as you report all your other listed equity investments.</w:t>
      </w:r>
    </w:p>
    <w:p w14:paraId="24DAD226" w14:textId="77777777" w:rsidR="00AD4C86" w:rsidRPr="00AD4C86" w:rsidRDefault="00AD4C86" w:rsidP="00AD4C86">
      <w:pPr>
        <w:pStyle w:val="INDICATORTEXT"/>
        <w:ind w:left="0"/>
        <w:jc w:val="both"/>
        <w:rPr>
          <w:szCs w:val="18"/>
          <w:lang w:eastAsia="en-GB"/>
        </w:rPr>
      </w:pPr>
      <w:r w:rsidRPr="00AD4C86">
        <w:rPr>
          <w:szCs w:val="18"/>
          <w:lang w:eastAsia="en-GB"/>
        </w:rPr>
        <w:t xml:space="preserve">This module refers to ESG issues in property investment selection and monitoring processes and activities to ensure alignment with terminology generally used by the PRI. The term “sustainability” is often used by property initiatives, surveys and codes. Sustainability in property investment may, depending on the context and area of focus, partially or fully overlap with ESG issues. </w:t>
      </w:r>
    </w:p>
    <w:p w14:paraId="2306A387" w14:textId="1480E8EE" w:rsidR="00AD4C86" w:rsidRPr="00AD4C86" w:rsidRDefault="00AD4C86" w:rsidP="00AD4C86">
      <w:pPr>
        <w:pStyle w:val="INDICATORTEXT"/>
        <w:ind w:left="0"/>
        <w:jc w:val="both"/>
        <w:rPr>
          <w:szCs w:val="18"/>
          <w:lang w:eastAsia="en-GB"/>
        </w:rPr>
      </w:pPr>
      <w:r w:rsidRPr="00AD4C86">
        <w:rPr>
          <w:szCs w:val="18"/>
          <w:lang w:eastAsia="en-GB"/>
        </w:rPr>
        <w:t xml:space="preserve">Some of the indicators in this module also overlap, partially or fully, with the GRESB (Global Real Estate Sustainability Benchmark), see </w:t>
      </w:r>
      <w:hyperlink r:id="rId26" w:history="1">
        <w:r w:rsidRPr="00AD4C86">
          <w:rPr>
            <w:color w:val="0070C0"/>
            <w:szCs w:val="18"/>
            <w:u w:val="single"/>
            <w:lang w:eastAsia="en-GB"/>
          </w:rPr>
          <w:t>link</w:t>
        </w:r>
      </w:hyperlink>
      <w:r w:rsidRPr="00AD4C86">
        <w:rPr>
          <w:szCs w:val="18"/>
          <w:lang w:eastAsia="en-GB"/>
        </w:rPr>
        <w:t xml:space="preserve"> to survey. Please note that this module seeks information at the organisational level and for your property investments in aggregate, not at a fund level.</w:t>
      </w:r>
    </w:p>
    <w:p w14:paraId="0C281165" w14:textId="77777777" w:rsidR="00AD4C86" w:rsidRPr="00AD4C86" w:rsidRDefault="00AD4C86" w:rsidP="00AD4C86">
      <w:pPr>
        <w:pStyle w:val="INDICATORTEXT"/>
        <w:ind w:left="0"/>
        <w:jc w:val="both"/>
        <w:rPr>
          <w:szCs w:val="18"/>
          <w:lang w:eastAsia="en-GB"/>
        </w:rPr>
      </w:pPr>
      <w:r w:rsidRPr="00AD4C86">
        <w:rPr>
          <w:szCs w:val="18"/>
          <w:lang w:eastAsia="en-GB"/>
        </w:rPr>
        <w:t>The module has two main sections:</w:t>
      </w:r>
    </w:p>
    <w:p w14:paraId="1A12D81A" w14:textId="77777777" w:rsidR="00AD4C86" w:rsidRPr="00AD4C86" w:rsidRDefault="00AD4C86" w:rsidP="00EB2B13">
      <w:pPr>
        <w:pStyle w:val="INDICATORTEXT"/>
        <w:numPr>
          <w:ilvl w:val="0"/>
          <w:numId w:val="9"/>
        </w:numPr>
        <w:jc w:val="both"/>
        <w:rPr>
          <w:szCs w:val="18"/>
          <w:lang w:eastAsia="en-GB"/>
        </w:rPr>
      </w:pPr>
      <w:r w:rsidRPr="00AD4C86">
        <w:rPr>
          <w:szCs w:val="18"/>
          <w:lang w:eastAsia="en-GB"/>
        </w:rPr>
        <w:t>Pre-investment processes</w:t>
      </w:r>
      <w:r w:rsidR="00F27FD7">
        <w:rPr>
          <w:szCs w:val="18"/>
          <w:lang w:eastAsia="en-GB"/>
        </w:rPr>
        <w:t>,</w:t>
      </w:r>
      <w:r w:rsidRPr="00AD4C86">
        <w:rPr>
          <w:szCs w:val="18"/>
          <w:lang w:eastAsia="en-GB"/>
        </w:rPr>
        <w:t xml:space="preserve"> i.e. initial screening, due diligence and investment decision-making processes that your organisation has in pla</w:t>
      </w:r>
      <w:r w:rsidR="00F27FD7">
        <w:rPr>
          <w:szCs w:val="18"/>
          <w:lang w:eastAsia="en-GB"/>
        </w:rPr>
        <w:t>ce for new property investments</w:t>
      </w:r>
      <w:r w:rsidRPr="00AD4C86">
        <w:rPr>
          <w:szCs w:val="18"/>
          <w:lang w:eastAsia="en-GB"/>
        </w:rPr>
        <w:t xml:space="preserve">. </w:t>
      </w:r>
    </w:p>
    <w:p w14:paraId="57EF7384" w14:textId="46E95FEB" w:rsidR="00123D01" w:rsidRDefault="00AD4C86" w:rsidP="009127F2">
      <w:pPr>
        <w:pStyle w:val="INDICATORTEXT"/>
        <w:numPr>
          <w:ilvl w:val="0"/>
          <w:numId w:val="9"/>
        </w:numPr>
        <w:jc w:val="both"/>
      </w:pPr>
      <w:r w:rsidRPr="00AD4C86">
        <w:rPr>
          <w:szCs w:val="18"/>
          <w:lang w:eastAsia="en-GB"/>
        </w:rPr>
        <w:t>Post-investment processes</w:t>
      </w:r>
      <w:r w:rsidR="00F27FD7">
        <w:rPr>
          <w:szCs w:val="18"/>
          <w:lang w:eastAsia="en-GB"/>
        </w:rPr>
        <w:t>,</w:t>
      </w:r>
      <w:r w:rsidRPr="00AD4C86">
        <w:rPr>
          <w:szCs w:val="18"/>
          <w:lang w:eastAsia="en-GB"/>
        </w:rPr>
        <w:t xml:space="preserve"> i.e. consideration of ESG issues in property investment monitoring and implementation processes. The potential activities you may undertake in relation to property assets have been structured into four areas: property management, developments and refurbishments, occupier engage</w:t>
      </w:r>
      <w:r w:rsidR="00F27FD7">
        <w:rPr>
          <w:szCs w:val="18"/>
          <w:lang w:eastAsia="en-GB"/>
        </w:rPr>
        <w:t>ments and community engagements</w:t>
      </w:r>
      <w:r w:rsidRPr="00AD4C86">
        <w:rPr>
          <w:szCs w:val="18"/>
          <w:lang w:eastAsia="en-GB"/>
        </w:rPr>
        <w:t xml:space="preserve">. </w:t>
      </w:r>
    </w:p>
    <w:p w14:paraId="4F68B046" w14:textId="77777777" w:rsidR="007347C5" w:rsidRDefault="007347C5">
      <w:pPr>
        <w:widowControl/>
        <w:autoSpaceDE/>
        <w:autoSpaceDN/>
        <w:adjustRightInd/>
        <w:spacing w:before="0" w:after="0" w:line="240" w:lineRule="auto"/>
        <w:rPr>
          <w:b/>
          <w:color w:val="0050A6"/>
          <w:sz w:val="32"/>
          <w:szCs w:val="36"/>
        </w:rPr>
      </w:pPr>
      <w:r>
        <w:br w:type="page"/>
      </w:r>
    </w:p>
    <w:p w14:paraId="3630DCE3" w14:textId="6D8982B8" w:rsidR="007C7583" w:rsidRPr="007C7583" w:rsidRDefault="007C7583" w:rsidP="009127F2">
      <w:pPr>
        <w:pStyle w:val="Heading1"/>
      </w:pPr>
      <w:r w:rsidRPr="00D36D08">
        <w:lastRenderedPageBreak/>
        <w:t>Summary of</w:t>
      </w:r>
      <w:r>
        <w:t xml:space="preserve"> </w:t>
      </w:r>
      <w:r w:rsidRPr="00D36D08">
        <w:t>updates</w:t>
      </w:r>
    </w:p>
    <w:p w14:paraId="43C708D1" w14:textId="47273448" w:rsidR="00625760" w:rsidRDefault="007C7583" w:rsidP="009127F2">
      <w:pPr>
        <w:pStyle w:val="INDICATORTEXT"/>
        <w:spacing w:line="276" w:lineRule="auto"/>
      </w:pPr>
      <w:r>
        <w:rPr>
          <w:lang w:eastAsia="en-GB"/>
        </w:rPr>
        <w:t xml:space="preserve">The Reporting Framework has not changed significantly since 2013-14. Some minor amendments have been made to improve data quality or assessment. The guidance has also been clarified throughout. </w:t>
      </w:r>
    </w:p>
    <w:tbl>
      <w:tblPr>
        <w:tblStyle w:val="SubSubSectionMISCTableMANDATORY"/>
        <w:tblW w:w="4921" w:type="pct"/>
        <w:tblInd w:w="137" w:type="dxa"/>
        <w:tblLook w:val="04A0" w:firstRow="1" w:lastRow="0" w:firstColumn="1" w:lastColumn="0" w:noHBand="0" w:noVBand="1"/>
      </w:tblPr>
      <w:tblGrid>
        <w:gridCol w:w="1842"/>
        <w:gridCol w:w="6679"/>
      </w:tblGrid>
      <w:tr w:rsidR="00D5137D" w14:paraId="25E17C7F" w14:textId="77777777" w:rsidTr="009127F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1" w:type="pct"/>
          </w:tcPr>
          <w:p w14:paraId="02483C40" w14:textId="77777777" w:rsidR="00D5137D" w:rsidRPr="00702048" w:rsidRDefault="00D5137D" w:rsidP="00AE23B4">
            <w:pPr>
              <w:widowControl/>
              <w:autoSpaceDE/>
              <w:autoSpaceDN/>
              <w:adjustRightInd/>
              <w:spacing w:before="80" w:after="120" w:line="276" w:lineRule="auto"/>
            </w:pPr>
            <w:r>
              <w:rPr>
                <w:rStyle w:val="IntenseEmphasis"/>
                <w:i w:val="0"/>
                <w:color w:val="FFFFFF" w:themeColor="background1"/>
              </w:rPr>
              <w:t xml:space="preserve">Indicator </w:t>
            </w:r>
          </w:p>
        </w:tc>
        <w:tc>
          <w:tcPr>
            <w:tcW w:w="3919" w:type="pct"/>
          </w:tcPr>
          <w:p w14:paraId="283C2198" w14:textId="77777777" w:rsidR="00D5137D" w:rsidRDefault="00D5137D">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B553F7" w14:paraId="08F16B80" w14:textId="77777777" w:rsidTr="009127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bottom w:val="single" w:sz="4" w:space="0" w:color="A6A6A6"/>
            </w:tcBorders>
          </w:tcPr>
          <w:p w14:paraId="20857431" w14:textId="460D8E97" w:rsidR="00B553F7" w:rsidRPr="00D5137D" w:rsidRDefault="00B553F7" w:rsidP="009127F2">
            <w:pPr>
              <w:pStyle w:val="INDICATORNUMBER"/>
              <w:spacing w:before="80" w:after="80" w:line="276" w:lineRule="auto"/>
              <w:rPr>
                <w:rStyle w:val="IntenseEmphasis"/>
                <w:rFonts w:eastAsia="MS PGothic"/>
                <w:b/>
                <w:i w:val="0"/>
                <w:color w:val="595959"/>
                <w:sz w:val="20"/>
                <w:szCs w:val="20"/>
                <w:lang w:eastAsia="en-US"/>
              </w:rPr>
            </w:pPr>
            <w:r>
              <w:rPr>
                <w:rStyle w:val="IntenseEmphasis"/>
                <w:b/>
                <w:i w:val="0"/>
                <w:color w:val="595959"/>
              </w:rPr>
              <w:t>PR 02</w:t>
            </w:r>
          </w:p>
        </w:tc>
        <w:tc>
          <w:tcPr>
            <w:tcW w:w="3919" w:type="pct"/>
            <w:tcBorders>
              <w:bottom w:val="single" w:sz="4" w:space="0" w:color="A6A6A6"/>
            </w:tcBorders>
          </w:tcPr>
          <w:p w14:paraId="3AC74010" w14:textId="53A4C9B9" w:rsidR="00B553F7" w:rsidRDefault="00B553F7" w:rsidP="009127F2">
            <w:pPr>
              <w:widowControl/>
              <w:autoSpaceDE/>
              <w:autoSpaceDN/>
              <w:adjustRightInd/>
              <w:spacing w:before="8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An additional property management option has been inserted for this indicator</w:t>
            </w:r>
            <w:r w:rsidR="00D3329E">
              <w:rPr>
                <w:color w:val="595959"/>
                <w:sz w:val="18"/>
              </w:rPr>
              <w:t xml:space="preserve"> to better align with GRESB</w:t>
            </w:r>
            <w:r>
              <w:rPr>
                <w:color w:val="595959"/>
                <w:sz w:val="18"/>
              </w:rPr>
              <w:t>.</w:t>
            </w:r>
          </w:p>
        </w:tc>
      </w:tr>
      <w:tr w:rsidR="008E69B2" w14:paraId="6151460B" w14:textId="77777777" w:rsidTr="009127F2">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4CAE4BA5" w14:textId="05F908E3" w:rsidR="008E69B2" w:rsidRDefault="008E69B2" w:rsidP="00AE23B4">
            <w:pPr>
              <w:pStyle w:val="INDICATORNUMBER"/>
              <w:spacing w:before="40" w:after="80" w:line="276" w:lineRule="auto"/>
              <w:rPr>
                <w:rStyle w:val="IntenseEmphasis"/>
                <w:b/>
                <w:i w:val="0"/>
                <w:color w:val="595959"/>
              </w:rPr>
            </w:pPr>
            <w:r>
              <w:rPr>
                <w:rStyle w:val="IntenseEmphasis"/>
                <w:b/>
                <w:i w:val="0"/>
                <w:color w:val="595959"/>
              </w:rPr>
              <w:t>PR 06</w:t>
            </w:r>
          </w:p>
        </w:tc>
        <w:tc>
          <w:tcPr>
            <w:tcW w:w="3919" w:type="pct"/>
            <w:tcBorders>
              <w:top w:val="single" w:sz="4" w:space="0" w:color="A6A6A6"/>
              <w:bottom w:val="single" w:sz="4" w:space="0" w:color="A6A6A6"/>
            </w:tcBorders>
          </w:tcPr>
          <w:p w14:paraId="5598C884" w14:textId="415CD23E" w:rsidR="008E69B2" w:rsidRDefault="008E69B2">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An additional option has been inserted for organisations </w:t>
            </w:r>
            <w:r w:rsidR="008A11BC">
              <w:rPr>
                <w:color w:val="595959"/>
                <w:sz w:val="18"/>
              </w:rPr>
              <w:t>that</w:t>
            </w:r>
            <w:r>
              <w:rPr>
                <w:color w:val="595959"/>
                <w:sz w:val="18"/>
              </w:rPr>
              <w:t xml:space="preserve"> do not fundraise.</w:t>
            </w:r>
            <w:r w:rsidR="004D5433">
              <w:rPr>
                <w:color w:val="595959"/>
                <w:sz w:val="18"/>
              </w:rPr>
              <w:t xml:space="preserve"> </w:t>
            </w:r>
          </w:p>
        </w:tc>
      </w:tr>
      <w:tr w:rsidR="00D5137D" w14:paraId="4A52AB7D" w14:textId="77777777" w:rsidTr="009127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5671C810" w14:textId="2484434E" w:rsidR="00D5137D" w:rsidRDefault="00D5137D" w:rsidP="009127F2">
            <w:pPr>
              <w:pStyle w:val="INDICATORNUMBER"/>
              <w:spacing w:before="40" w:after="80" w:line="276" w:lineRule="auto"/>
            </w:pPr>
            <w:r w:rsidRPr="00D5137D">
              <w:rPr>
                <w:rStyle w:val="IntenseEmphasis"/>
                <w:b/>
                <w:i w:val="0"/>
                <w:color w:val="595959"/>
              </w:rPr>
              <w:t xml:space="preserve">PR </w:t>
            </w:r>
            <w:r w:rsidR="00C1148D">
              <w:rPr>
                <w:rStyle w:val="IntenseEmphasis"/>
                <w:b/>
                <w:i w:val="0"/>
                <w:color w:val="595959"/>
              </w:rPr>
              <w:t>16</w:t>
            </w:r>
          </w:p>
        </w:tc>
        <w:tc>
          <w:tcPr>
            <w:tcW w:w="3919" w:type="pct"/>
            <w:tcBorders>
              <w:top w:val="single" w:sz="4" w:space="0" w:color="A6A6A6"/>
              <w:bottom w:val="single" w:sz="4" w:space="0" w:color="A6A6A6"/>
            </w:tcBorders>
          </w:tcPr>
          <w:p w14:paraId="6614E2EE" w14:textId="5585A7B7" w:rsidR="00F53DF2" w:rsidRPr="00D36D08" w:rsidRDefault="00C1148D" w:rsidP="009127F2">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This indicator has been updated. </w:t>
            </w:r>
            <w:r w:rsidR="00F53DF2">
              <w:rPr>
                <w:color w:val="595959"/>
                <w:sz w:val="18"/>
              </w:rPr>
              <w:t xml:space="preserve">Responders </w:t>
            </w:r>
            <w:r>
              <w:rPr>
                <w:color w:val="595959"/>
                <w:sz w:val="18"/>
              </w:rPr>
              <w:t xml:space="preserve">now have the option to report that </w:t>
            </w:r>
            <w:r w:rsidR="00F53DF2">
              <w:rPr>
                <w:color w:val="595959"/>
                <w:sz w:val="18"/>
              </w:rPr>
              <w:t xml:space="preserve">property assets are not assessed against certification schemes, ratings and/or benchmarks, in a new </w:t>
            </w:r>
            <w:r w:rsidR="005C0571">
              <w:rPr>
                <w:color w:val="595959"/>
                <w:sz w:val="18"/>
              </w:rPr>
              <w:t>sub-</w:t>
            </w:r>
            <w:r w:rsidR="00F53DF2">
              <w:rPr>
                <w:color w:val="595959"/>
                <w:sz w:val="18"/>
              </w:rPr>
              <w:t xml:space="preserve">indicator [PR 16.1]. </w:t>
            </w:r>
          </w:p>
        </w:tc>
      </w:tr>
      <w:tr w:rsidR="00D5137D" w14:paraId="43BD0DD3" w14:textId="77777777" w:rsidTr="009127F2">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6089AAE2" w14:textId="5B8CFE0E" w:rsidR="00D5137D" w:rsidRPr="009127F2" w:rsidRDefault="00D5137D" w:rsidP="009127F2">
            <w:pPr>
              <w:widowControl/>
              <w:autoSpaceDE/>
              <w:autoSpaceDN/>
              <w:adjustRightInd/>
              <w:spacing w:before="40" w:after="80" w:line="276" w:lineRule="auto"/>
              <w:rPr>
                <w:i/>
              </w:rPr>
            </w:pPr>
            <w:r w:rsidRPr="00C1148D">
              <w:rPr>
                <w:rStyle w:val="IntenseEmphasis"/>
                <w:i w:val="0"/>
                <w:color w:val="595959"/>
                <w:sz w:val="18"/>
                <w:szCs w:val="18"/>
              </w:rPr>
              <w:t xml:space="preserve">PR </w:t>
            </w:r>
            <w:r w:rsidR="00C1148D">
              <w:rPr>
                <w:rStyle w:val="IntenseEmphasis"/>
                <w:i w:val="0"/>
                <w:color w:val="595959"/>
                <w:sz w:val="18"/>
                <w:szCs w:val="18"/>
              </w:rPr>
              <w:t>21</w:t>
            </w:r>
          </w:p>
        </w:tc>
        <w:tc>
          <w:tcPr>
            <w:tcW w:w="3919" w:type="pct"/>
            <w:tcBorders>
              <w:top w:val="single" w:sz="4" w:space="0" w:color="A6A6A6"/>
              <w:bottom w:val="single" w:sz="4" w:space="0" w:color="A6A6A6"/>
            </w:tcBorders>
          </w:tcPr>
          <w:p w14:paraId="422C9781" w14:textId="167A10AE" w:rsidR="00D5137D" w:rsidRPr="00D36D08" w:rsidRDefault="00C1148D" w:rsidP="009127F2">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9127F2">
              <w:rPr>
                <w:color w:val="595959"/>
                <w:sz w:val="18"/>
              </w:rPr>
              <w:t xml:space="preserve">This indicator </w:t>
            </w:r>
            <w:r>
              <w:rPr>
                <w:color w:val="595959"/>
                <w:sz w:val="18"/>
              </w:rPr>
              <w:t xml:space="preserve">is </w:t>
            </w:r>
            <w:r w:rsidRPr="009127F2">
              <w:rPr>
                <w:color w:val="595959"/>
                <w:sz w:val="18"/>
              </w:rPr>
              <w:t xml:space="preserve">a revised version of indicator </w:t>
            </w:r>
            <w:r w:rsidR="00BD410A">
              <w:rPr>
                <w:color w:val="595959"/>
                <w:sz w:val="18"/>
              </w:rPr>
              <w:t>[</w:t>
            </w:r>
            <w:r w:rsidRPr="009127F2">
              <w:rPr>
                <w:color w:val="595959"/>
                <w:sz w:val="18"/>
              </w:rPr>
              <w:t>PR 21</w:t>
            </w:r>
            <w:r w:rsidR="00BD410A">
              <w:rPr>
                <w:color w:val="595959"/>
                <w:sz w:val="18"/>
              </w:rPr>
              <w:t>]</w:t>
            </w:r>
            <w:r w:rsidRPr="009127F2">
              <w:rPr>
                <w:color w:val="595959"/>
                <w:sz w:val="18"/>
              </w:rPr>
              <w:t xml:space="preserve"> from the 2013-14 Reporting Framework.</w:t>
            </w:r>
            <w:r>
              <w:rPr>
                <w:color w:val="595959"/>
                <w:sz w:val="18"/>
              </w:rPr>
              <w:t xml:space="preserve"> </w:t>
            </w:r>
            <w:r w:rsidR="002C383D">
              <w:rPr>
                <w:color w:val="595959"/>
                <w:sz w:val="18"/>
              </w:rPr>
              <w:t xml:space="preserve">It </w:t>
            </w:r>
            <w:r w:rsidR="002C383D" w:rsidRPr="00D36D08">
              <w:rPr>
                <w:color w:val="595959"/>
                <w:sz w:val="18"/>
              </w:rPr>
              <w:t xml:space="preserve">has been </w:t>
            </w:r>
            <w:r w:rsidR="002C383D">
              <w:rPr>
                <w:color w:val="595959"/>
                <w:sz w:val="18"/>
              </w:rPr>
              <w:t>rewritten to improve consistency with other modules</w:t>
            </w:r>
          </w:p>
        </w:tc>
      </w:tr>
      <w:tr w:rsidR="00C1148D" w14:paraId="6C9F1100" w14:textId="77777777" w:rsidTr="009127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5A1964DE" w14:textId="7067F585" w:rsidR="00C1148D" w:rsidRPr="00C1148D" w:rsidRDefault="00C1148D" w:rsidP="009127F2">
            <w:pPr>
              <w:widowControl/>
              <w:autoSpaceDE/>
              <w:autoSpaceDN/>
              <w:adjustRightInd/>
              <w:spacing w:before="40" w:after="80" w:line="276" w:lineRule="auto"/>
              <w:rPr>
                <w:rStyle w:val="IntenseEmphasis"/>
                <w:rFonts w:eastAsia="MS PGothic"/>
                <w:i w:val="0"/>
                <w:color w:val="595959"/>
                <w:sz w:val="18"/>
                <w:szCs w:val="18"/>
                <w:lang w:eastAsia="en-US"/>
              </w:rPr>
            </w:pPr>
            <w:r w:rsidRPr="00C1148D">
              <w:rPr>
                <w:rStyle w:val="IntenseEmphasis"/>
                <w:i w:val="0"/>
                <w:color w:val="595959"/>
                <w:sz w:val="18"/>
                <w:szCs w:val="18"/>
              </w:rPr>
              <w:t xml:space="preserve">PR </w:t>
            </w:r>
            <w:r>
              <w:rPr>
                <w:rStyle w:val="IntenseEmphasis"/>
                <w:i w:val="0"/>
                <w:color w:val="595959"/>
                <w:sz w:val="18"/>
                <w:szCs w:val="18"/>
              </w:rPr>
              <w:t>23</w:t>
            </w:r>
          </w:p>
        </w:tc>
        <w:tc>
          <w:tcPr>
            <w:tcW w:w="3919" w:type="pct"/>
            <w:tcBorders>
              <w:top w:val="single" w:sz="4" w:space="0" w:color="A6A6A6"/>
              <w:bottom w:val="single" w:sz="4" w:space="0" w:color="A6A6A6"/>
            </w:tcBorders>
          </w:tcPr>
          <w:p w14:paraId="1B3F7603" w14:textId="0A1CC12A" w:rsidR="00C1148D" w:rsidRDefault="0057071F" w:rsidP="009127F2">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w:t>
            </w:r>
            <w:r w:rsidR="00C1148D">
              <w:rPr>
                <w:color w:val="595959"/>
                <w:sz w:val="18"/>
              </w:rPr>
              <w:t>PR 23</w:t>
            </w:r>
            <w:r>
              <w:rPr>
                <w:color w:val="595959"/>
                <w:sz w:val="18"/>
              </w:rPr>
              <w:t>]</w:t>
            </w:r>
            <w:r w:rsidR="00C1148D">
              <w:rPr>
                <w:color w:val="595959"/>
                <w:sz w:val="18"/>
              </w:rPr>
              <w:t xml:space="preserve"> (</w:t>
            </w:r>
            <w:proofErr w:type="gramStart"/>
            <w:r w:rsidR="00C1148D">
              <w:rPr>
                <w:color w:val="595959"/>
                <w:sz w:val="18"/>
              </w:rPr>
              <w:t>communications</w:t>
            </w:r>
            <w:proofErr w:type="gramEnd"/>
            <w:r w:rsidR="00C1148D">
              <w:rPr>
                <w:color w:val="595959"/>
                <w:sz w:val="18"/>
              </w:rPr>
              <w:t>) has been restructured. The content of this indicator has not changed, therefore prefilling is enabled.</w:t>
            </w:r>
          </w:p>
        </w:tc>
      </w:tr>
      <w:tr w:rsidR="00D5137D" w14:paraId="240D0338" w14:textId="77777777" w:rsidTr="009127F2">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0082C8"/>
            </w:tcBorders>
          </w:tcPr>
          <w:p w14:paraId="695B7FB9" w14:textId="77777777" w:rsidR="00D5137D" w:rsidRPr="00D36D08" w:rsidRDefault="00D5137D" w:rsidP="009127F2">
            <w:pPr>
              <w:widowControl/>
              <w:autoSpaceDE/>
              <w:autoSpaceDN/>
              <w:adjustRightInd/>
              <w:spacing w:before="40" w:after="80" w:line="276" w:lineRule="auto"/>
              <w:rPr>
                <w:rStyle w:val="IntenseEmphasis"/>
                <w:rFonts w:eastAsia="MS PGothic"/>
                <w:i w:val="0"/>
                <w:color w:val="595959"/>
                <w:sz w:val="18"/>
                <w:szCs w:val="18"/>
                <w:lang w:eastAsia="en-US"/>
              </w:rPr>
            </w:pPr>
            <w:r>
              <w:rPr>
                <w:rStyle w:val="IntenseEmphasis"/>
                <w:i w:val="0"/>
                <w:color w:val="595959"/>
                <w:sz w:val="18"/>
                <w:szCs w:val="18"/>
              </w:rPr>
              <w:t>Prefilling</w:t>
            </w:r>
          </w:p>
        </w:tc>
        <w:tc>
          <w:tcPr>
            <w:tcW w:w="3919" w:type="pct"/>
            <w:tcBorders>
              <w:top w:val="single" w:sz="4" w:space="0" w:color="A6A6A6"/>
              <w:bottom w:val="single" w:sz="4" w:space="0" w:color="0082C8"/>
            </w:tcBorders>
          </w:tcPr>
          <w:p w14:paraId="4F6D3D1C" w14:textId="77777777" w:rsidR="00D5137D" w:rsidRDefault="00C1148D" w:rsidP="009127F2">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Prefilling is enabled for this module, with the following exceptions: </w:t>
            </w:r>
          </w:p>
          <w:p w14:paraId="0323F705" w14:textId="2F47E62A" w:rsidR="00C1148D" w:rsidRDefault="00C1148D" w:rsidP="009127F2">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Examples given in </w:t>
            </w:r>
            <w:r w:rsidR="00BD410A">
              <w:rPr>
                <w:color w:val="595959"/>
                <w:sz w:val="18"/>
              </w:rPr>
              <w:t>[</w:t>
            </w:r>
            <w:r>
              <w:rPr>
                <w:color w:val="595959"/>
                <w:sz w:val="18"/>
              </w:rPr>
              <w:t>PR 10</w:t>
            </w:r>
            <w:r w:rsidR="00BD410A">
              <w:rPr>
                <w:color w:val="595959"/>
                <w:sz w:val="18"/>
              </w:rPr>
              <w:t>]</w:t>
            </w:r>
            <w:r>
              <w:rPr>
                <w:color w:val="595959"/>
                <w:sz w:val="18"/>
              </w:rPr>
              <w:t xml:space="preserve">, </w:t>
            </w:r>
            <w:r w:rsidR="00BD410A">
              <w:rPr>
                <w:color w:val="595959"/>
                <w:sz w:val="18"/>
              </w:rPr>
              <w:t>[</w:t>
            </w:r>
            <w:r>
              <w:rPr>
                <w:color w:val="595959"/>
                <w:sz w:val="18"/>
              </w:rPr>
              <w:t>PR 15.2</w:t>
            </w:r>
            <w:r w:rsidR="00BD410A">
              <w:rPr>
                <w:color w:val="595959"/>
                <w:sz w:val="18"/>
              </w:rPr>
              <w:t>]</w:t>
            </w:r>
            <w:r>
              <w:rPr>
                <w:color w:val="595959"/>
                <w:sz w:val="18"/>
              </w:rPr>
              <w:t xml:space="preserve"> and </w:t>
            </w:r>
            <w:r w:rsidR="00BD410A">
              <w:rPr>
                <w:color w:val="595959"/>
                <w:sz w:val="18"/>
              </w:rPr>
              <w:t>[</w:t>
            </w:r>
            <w:r>
              <w:rPr>
                <w:color w:val="595959"/>
                <w:sz w:val="18"/>
              </w:rPr>
              <w:t>PR 22</w:t>
            </w:r>
            <w:r w:rsidR="00BD410A">
              <w:rPr>
                <w:color w:val="595959"/>
                <w:sz w:val="18"/>
              </w:rPr>
              <w:t>]</w:t>
            </w:r>
            <w:r>
              <w:rPr>
                <w:color w:val="595959"/>
                <w:sz w:val="18"/>
              </w:rPr>
              <w:t xml:space="preserve"> will not be prefilled as these are specific to the reporting year. </w:t>
            </w:r>
          </w:p>
          <w:p w14:paraId="4F2B7ACA" w14:textId="463AB208" w:rsidR="00B553F7" w:rsidRDefault="007347C5" w:rsidP="009127F2">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 02] </w:t>
            </w:r>
            <w:r w:rsidR="00B20749">
              <w:rPr>
                <w:color w:val="595959"/>
                <w:sz w:val="18"/>
              </w:rPr>
              <w:t xml:space="preserve">and [PR 06] </w:t>
            </w:r>
            <w:r>
              <w:rPr>
                <w:color w:val="595959"/>
                <w:sz w:val="18"/>
              </w:rPr>
              <w:t>will not</w:t>
            </w:r>
            <w:r w:rsidR="00B553F7">
              <w:rPr>
                <w:color w:val="595959"/>
                <w:sz w:val="18"/>
              </w:rPr>
              <w:t xml:space="preserve"> prefill</w:t>
            </w:r>
            <w:r w:rsidR="00612637">
              <w:rPr>
                <w:color w:val="595959"/>
                <w:sz w:val="18"/>
              </w:rPr>
              <w:t xml:space="preserve"> as the indicator</w:t>
            </w:r>
            <w:r w:rsidR="00B20749">
              <w:rPr>
                <w:color w:val="595959"/>
                <w:sz w:val="18"/>
              </w:rPr>
              <w:t>s have</w:t>
            </w:r>
            <w:r w:rsidR="00612637">
              <w:rPr>
                <w:color w:val="595959"/>
                <w:sz w:val="18"/>
              </w:rPr>
              <w:t xml:space="preserve"> changed</w:t>
            </w:r>
          </w:p>
          <w:p w14:paraId="01236DFB" w14:textId="2FCACE37" w:rsidR="00C1148D" w:rsidRPr="009127F2" w:rsidRDefault="00BD410A" w:rsidP="009127F2">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t>
            </w:r>
            <w:r w:rsidR="00C1148D" w:rsidRPr="009127F2">
              <w:rPr>
                <w:color w:val="595959"/>
                <w:sz w:val="18"/>
              </w:rPr>
              <w:t>PR 16.1</w:t>
            </w:r>
            <w:r>
              <w:rPr>
                <w:color w:val="595959"/>
                <w:sz w:val="18"/>
              </w:rPr>
              <w:t>]</w:t>
            </w:r>
            <w:r w:rsidR="00C1148D" w:rsidRPr="009127F2">
              <w:rPr>
                <w:color w:val="595959"/>
                <w:sz w:val="18"/>
              </w:rPr>
              <w:t xml:space="preserve"> is a new indicator and will not prefill. </w:t>
            </w:r>
            <w:r>
              <w:rPr>
                <w:color w:val="595959"/>
                <w:sz w:val="18"/>
              </w:rPr>
              <w:t xml:space="preserve">Indicators [16.2-3] have not changed since 2013-14 and will prefill. </w:t>
            </w:r>
          </w:p>
          <w:p w14:paraId="1D6E1AF6" w14:textId="25FB84B1" w:rsidR="00C1148D" w:rsidRPr="009127F2" w:rsidRDefault="00BD410A" w:rsidP="009127F2">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t>
            </w:r>
            <w:r w:rsidR="00C1148D" w:rsidRPr="009127F2">
              <w:rPr>
                <w:color w:val="595959"/>
                <w:sz w:val="18"/>
              </w:rPr>
              <w:t>PR 21</w:t>
            </w:r>
            <w:r>
              <w:rPr>
                <w:color w:val="595959"/>
                <w:sz w:val="18"/>
              </w:rPr>
              <w:t>]</w:t>
            </w:r>
            <w:r w:rsidR="00C1148D" w:rsidRPr="009127F2">
              <w:rPr>
                <w:color w:val="595959"/>
                <w:sz w:val="18"/>
              </w:rPr>
              <w:t xml:space="preserve"> </w:t>
            </w:r>
            <w:r>
              <w:rPr>
                <w:color w:val="595959"/>
                <w:sz w:val="18"/>
              </w:rPr>
              <w:t xml:space="preserve">will not prefill as the </w:t>
            </w:r>
            <w:r w:rsidR="00612637">
              <w:rPr>
                <w:color w:val="595959"/>
                <w:sz w:val="18"/>
              </w:rPr>
              <w:t xml:space="preserve">indicator </w:t>
            </w:r>
            <w:r w:rsidR="003D4DBE">
              <w:rPr>
                <w:color w:val="595959"/>
                <w:sz w:val="18"/>
              </w:rPr>
              <w:t xml:space="preserve">has changed. </w:t>
            </w:r>
          </w:p>
        </w:tc>
      </w:tr>
    </w:tbl>
    <w:p w14:paraId="7E7743AF" w14:textId="44C63288" w:rsidR="00D5137D" w:rsidRDefault="00D5137D">
      <w:pPr>
        <w:widowControl/>
        <w:autoSpaceDE/>
        <w:autoSpaceDN/>
        <w:adjustRightInd/>
        <w:spacing w:before="0" w:after="0" w:line="240" w:lineRule="auto"/>
        <w:sectPr w:rsidR="00D5137D" w:rsidSect="00644696">
          <w:headerReference w:type="default" r:id="rId27"/>
          <w:footerReference w:type="default" r:id="rId28"/>
          <w:headerReference w:type="first" r:id="rId29"/>
          <w:footerReference w:type="first" r:id="rId3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3A0E101C"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3FD0C217"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6342BEBF"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74A98359" w14:textId="77777777" w:rsidR="005D3A75" w:rsidRPr="00BF74E2" w:rsidRDefault="005D3A75" w:rsidP="005D3A75">
            <w:pPr>
              <w:pStyle w:val="Heading2"/>
              <w:outlineLvl w:val="1"/>
              <w:rPr>
                <w:rStyle w:val="IntenseEmphasis"/>
                <w:i w:val="0"/>
                <w:iCs w:val="0"/>
                <w:color w:val="008CD0"/>
              </w:rPr>
            </w:pPr>
            <w:bookmarkStart w:id="3" w:name="_Toc367891484"/>
            <w:r>
              <w:t>Overview</w:t>
            </w:r>
            <w:bookmarkEnd w:id="3"/>
          </w:p>
        </w:tc>
      </w:tr>
    </w:tbl>
    <w:p w14:paraId="45F67E43" w14:textId="77777777" w:rsidR="005D3A75"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079FB673"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6BCE5CC"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CE4FCF1"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F8807BC"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7CFB0BB"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09A9591A"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731280A" w14:textId="77777777" w:rsidR="00480232" w:rsidRPr="00356CDA" w:rsidRDefault="0065178D" w:rsidP="00F82003">
            <w:pPr>
              <w:pStyle w:val="SectionIndicatorHeaderText"/>
              <w:rPr>
                <w:rStyle w:val="IntenseEmphasis"/>
                <w:bCs w:val="0"/>
                <w:i w:val="0"/>
                <w:iCs w:val="0"/>
                <w:color w:val="FFFFFF" w:themeColor="background1"/>
              </w:rPr>
            </w:pPr>
            <w:r>
              <w:rPr>
                <w:rStyle w:val="IntenseEmphasis"/>
                <w:i w:val="0"/>
                <w:color w:val="FFFFFF" w:themeColor="background1"/>
              </w:rPr>
              <w:t>PR</w:t>
            </w:r>
            <w:r w:rsidR="00480232">
              <w:rPr>
                <w:rStyle w:val="IntenseEmphasis"/>
                <w:i w:val="0"/>
                <w:color w:val="FFFFFF" w:themeColor="background1"/>
              </w:rPr>
              <w:t xml:space="preserve"> 01</w:t>
            </w:r>
          </w:p>
        </w:tc>
        <w:tc>
          <w:tcPr>
            <w:tcW w:w="3402" w:type="dxa"/>
          </w:tcPr>
          <w:p w14:paraId="43DADF01"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310E609E"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7A1FC3B" w14:textId="77777777" w:rsidR="00480232" w:rsidRPr="00356CDA" w:rsidRDefault="00693CEB"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123D01">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089D5068"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2397CE1"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123D01" w14:paraId="09E38C22" w14:textId="77777777" w:rsidTr="00123D0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EF5F97F" w14:textId="77777777" w:rsidR="00123D01" w:rsidRPr="00903B63" w:rsidRDefault="0065178D" w:rsidP="00123D01">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70563859"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23D01" w14:paraId="51AFE909"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ECD1411" w14:textId="77777777" w:rsidR="00123D01" w:rsidRDefault="0065178D" w:rsidP="00123D01">
            <w:pPr>
              <w:pStyle w:val="INDICATORNUMBER"/>
              <w:rPr>
                <w:rStyle w:val="IntenseEmphasis"/>
                <w:b/>
                <w:bCs w:val="0"/>
                <w:i w:val="0"/>
                <w:iCs w:val="0"/>
                <w:color w:val="595959"/>
              </w:rPr>
            </w:pPr>
            <w:r>
              <w:rPr>
                <w:rStyle w:val="IntenseEmphasis"/>
                <w:b/>
                <w:bCs w:val="0"/>
                <w:i w:val="0"/>
                <w:iCs w:val="0"/>
                <w:color w:val="595959"/>
              </w:rPr>
              <w:t>PR</w:t>
            </w:r>
            <w:r w:rsidR="00123D01">
              <w:rPr>
                <w:rStyle w:val="IntenseEmphasis"/>
                <w:b/>
                <w:bCs w:val="0"/>
                <w:i w:val="0"/>
                <w:iCs w:val="0"/>
                <w:color w:val="595959"/>
              </w:rPr>
              <w:t xml:space="preserve"> 01.1</w:t>
            </w:r>
          </w:p>
        </w:tc>
        <w:tc>
          <w:tcPr>
            <w:tcW w:w="8080" w:type="dxa"/>
            <w:gridSpan w:val="2"/>
            <w:tcBorders>
              <w:top w:val="single" w:sz="4" w:space="0" w:color="0070C0"/>
              <w:right w:val="single" w:sz="4" w:space="0" w:color="0070C0"/>
            </w:tcBorders>
            <w:shd w:val="clear" w:color="auto" w:fill="DAEEF3" w:themeFill="accent5" w:themeFillTint="33"/>
          </w:tcPr>
          <w:p w14:paraId="43E76A38" w14:textId="77777777" w:rsidR="00123D01" w:rsidRPr="0065178D" w:rsidRDefault="0065178D" w:rsidP="00123D01">
            <w:pPr>
              <w:pStyle w:val="INDICATORTEXT"/>
              <w:cnfStyle w:val="000000100000" w:firstRow="0" w:lastRow="0" w:firstColumn="0" w:lastColumn="0" w:oddVBand="0" w:evenVBand="0" w:oddHBand="1" w:evenHBand="0" w:firstRowFirstColumn="0" w:firstRowLastColumn="0" w:lastRowFirstColumn="0" w:lastRowLastColumn="0"/>
            </w:pPr>
            <w:r w:rsidRPr="0065178D">
              <w:t xml:space="preserve">Provide a breakdown of your </w:t>
            </w:r>
            <w:proofErr w:type="gramStart"/>
            <w:r w:rsidRPr="0065178D">
              <w:t>organisation’s</w:t>
            </w:r>
            <w:proofErr w:type="gramEnd"/>
            <w:r w:rsidRPr="0065178D">
              <w:t xml:space="preserve"> internally managed property investments by equity and debt.</w:t>
            </w:r>
          </w:p>
        </w:tc>
      </w:tr>
      <w:tr w:rsidR="00965859" w14:paraId="15CD10EA" w14:textId="77777777" w:rsidTr="00F27FD7">
        <w:trPr>
          <w:trHeight w:val="48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6BEE8BAF" w14:textId="77777777" w:rsidR="00965859" w:rsidRDefault="00965859" w:rsidP="00F27FD7">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5C76335" w14:textId="77777777" w:rsidR="00965859" w:rsidRPr="00F27FD7" w:rsidRDefault="00965859" w:rsidP="00F27FD7">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F27FD7">
              <w:rPr>
                <w:b/>
                <w:noProof/>
                <w:color w:val="FFFFFF" w:themeColor="background1"/>
                <w:sz w:val="18"/>
                <w:szCs w:val="18"/>
              </w:rPr>
              <w:t>Property investments instruments</w:t>
            </w: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0A2F0BE" w14:textId="77777777" w:rsidR="00965859" w:rsidRPr="00F27FD7" w:rsidRDefault="00965859" w:rsidP="00F27FD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F27FD7">
              <w:rPr>
                <w:b/>
                <w:color w:val="FFFFFF" w:themeColor="background1"/>
                <w:sz w:val="18"/>
                <w:szCs w:val="18"/>
              </w:rPr>
              <w:t xml:space="preserve">Percentage of your internally managed property investments (in terms of AUM) </w:t>
            </w:r>
          </w:p>
        </w:tc>
      </w:tr>
      <w:tr w:rsidR="00965859" w14:paraId="51D68745"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D84CAD3" w14:textId="77777777" w:rsidR="00965859" w:rsidRDefault="00965859"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7441F1" w14:textId="77777777" w:rsidR="00965859" w:rsidRDefault="00965859" w:rsidP="0096585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Equity investments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4A7E49" w14:textId="6C629C65" w:rsidR="00965859" w:rsidRDefault="00965859" w:rsidP="00965859">
            <w:pPr>
              <w:pStyle w:val="INDICATORTEXT"/>
              <w:cnfStyle w:val="000000100000" w:firstRow="0" w:lastRow="0" w:firstColumn="0" w:lastColumn="0" w:oddVBand="0" w:evenVBand="0" w:oddHBand="1" w:evenHBand="0" w:firstRowFirstColumn="0" w:firstRowLastColumn="0" w:lastRowFirstColumn="0" w:lastRowLastColumn="0"/>
            </w:pPr>
            <w:r>
              <w:sym w:font="Wingdings" w:char="F06D"/>
            </w:r>
            <w:r>
              <w:t xml:space="preserve"> &gt;50%</w:t>
            </w:r>
            <w:r w:rsidR="006164C2">
              <w:t xml:space="preserve">, </w:t>
            </w:r>
            <w:r>
              <w:sym w:font="Wingdings" w:char="F06D"/>
            </w:r>
            <w:r>
              <w:t xml:space="preserve"> 10-50%</w:t>
            </w:r>
            <w:r w:rsidR="006164C2">
              <w:t xml:space="preserve">, </w:t>
            </w:r>
            <w:r>
              <w:sym w:font="Wingdings" w:char="F06D"/>
            </w:r>
            <w:r>
              <w:t xml:space="preserve"> &lt;10% </w:t>
            </w:r>
          </w:p>
        </w:tc>
      </w:tr>
      <w:tr w:rsidR="00965859" w14:paraId="37E737F8"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720BCDE" w14:textId="77777777" w:rsidR="00965859" w:rsidRDefault="00965859"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7051EE" w14:textId="77777777"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Debt investments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6C40231" w14:textId="00AFEFAC"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&gt;50%</w:t>
            </w:r>
            <w:r w:rsidR="006164C2">
              <w:t xml:space="preserve">, </w:t>
            </w:r>
            <w:r>
              <w:sym w:font="Wingdings" w:char="F06D"/>
            </w:r>
            <w:r>
              <w:t xml:space="preserve"> 10-50%</w:t>
            </w:r>
            <w:r w:rsidR="006164C2">
              <w:t xml:space="preserve">, </w:t>
            </w:r>
            <w:r>
              <w:sym w:font="Wingdings" w:char="F06D"/>
            </w:r>
            <w:r>
              <w:t xml:space="preserve"> &lt;10% </w:t>
            </w:r>
          </w:p>
        </w:tc>
      </w:tr>
      <w:tr w:rsidR="00123D01" w14:paraId="1CC90C71"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825BC31"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5165AF95"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94BDA0C"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965859" w14:paraId="4E5F0C00" w14:textId="77777777" w:rsidTr="0094215A">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98A9B68" w14:textId="77777777" w:rsidR="00965859" w:rsidRDefault="00965859" w:rsidP="00123D01">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0070C0"/>
            </w:tcBorders>
            <w:shd w:val="clear" w:color="auto" w:fill="auto"/>
          </w:tcPr>
          <w:p w14:paraId="46E28796" w14:textId="77777777" w:rsidR="00965859" w:rsidRPr="00965859" w:rsidRDefault="00965859" w:rsidP="00123D01">
            <w:pPr>
              <w:pStyle w:val="INDICATORTEXT"/>
              <w:cnfStyle w:val="000000000000" w:firstRow="0" w:lastRow="0" w:firstColumn="0" w:lastColumn="0" w:oddVBand="0" w:evenVBand="0" w:oddHBand="0" w:evenHBand="0" w:firstRowFirstColumn="0" w:firstRowLastColumn="0" w:lastRowFirstColumn="0" w:lastRowLastColumn="0"/>
            </w:pPr>
            <w:r w:rsidRPr="00965859">
              <w:sym w:font="Wingdings" w:char="F071"/>
            </w:r>
            <w:r w:rsidRPr="00965859">
              <w:t xml:space="preserve"> N/A, we manage properties, new constructions and/or refurbishments on behalf of our clients, but do not hold equity or debt in property on their behalf</w:t>
            </w:r>
          </w:p>
        </w:tc>
      </w:tr>
      <w:tr w:rsidR="00965859" w14:paraId="5BE2F235" w14:textId="77777777" w:rsidTr="0096585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3CC7187" w14:textId="77777777" w:rsidR="00965859" w:rsidRDefault="00965859" w:rsidP="00123D01">
            <w:pPr>
              <w:pStyle w:val="INDICATORNUMBER"/>
              <w:rPr>
                <w:rStyle w:val="IntenseEmphasis"/>
                <w:b/>
                <w:bCs w:val="0"/>
                <w:i w:val="0"/>
                <w:iCs w:val="0"/>
                <w:color w:val="595959"/>
              </w:rPr>
            </w:pPr>
            <w:r>
              <w:rPr>
                <w:rStyle w:val="IntenseEmphasis"/>
                <w:b/>
                <w:bCs w:val="0"/>
                <w:i w:val="0"/>
                <w:iCs w:val="0"/>
                <w:color w:val="595959"/>
              </w:rPr>
              <w:t>PR 01.2</w:t>
            </w:r>
          </w:p>
        </w:tc>
        <w:tc>
          <w:tcPr>
            <w:tcW w:w="8080" w:type="dxa"/>
            <w:gridSpan w:val="2"/>
            <w:tcBorders>
              <w:top w:val="single" w:sz="4" w:space="0" w:color="0070C0"/>
              <w:right w:val="single" w:sz="4" w:space="0" w:color="0070C0"/>
            </w:tcBorders>
            <w:shd w:val="clear" w:color="auto" w:fill="DAEEF3" w:themeFill="accent5" w:themeFillTint="33"/>
          </w:tcPr>
          <w:p w14:paraId="2B64A74B" w14:textId="77777777" w:rsidR="00965859" w:rsidRPr="00965859" w:rsidRDefault="00965859" w:rsidP="00123D01">
            <w:pPr>
              <w:pStyle w:val="INDICATORTEXT"/>
              <w:cnfStyle w:val="000000100000" w:firstRow="0" w:lastRow="0" w:firstColumn="0" w:lastColumn="0" w:oddVBand="0" w:evenVBand="0" w:oddHBand="1" w:evenHBand="0" w:firstRowFirstColumn="0" w:firstRowLastColumn="0" w:lastRowFirstColumn="0" w:lastRowLastColumn="0"/>
            </w:pPr>
            <w:r w:rsidRPr="00965859">
              <w:t>Indicate the level of ownership you typically hold in your property investments.</w:t>
            </w:r>
          </w:p>
        </w:tc>
      </w:tr>
      <w:tr w:rsidR="00965859" w14:paraId="038AC0FD" w14:textId="77777777" w:rsidTr="0096585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7D95B38" w14:textId="77777777" w:rsidR="00965859" w:rsidRDefault="00965859"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12BBA11" w14:textId="77777777"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965859">
              <w:rPr>
                <w:noProof/>
              </w:rPr>
              <w:t>majority</w:t>
            </w:r>
            <w:r>
              <w:rPr>
                <w:noProof/>
              </w:rPr>
              <w:t xml:space="preserve"> stake (&gt;50%)</w:t>
            </w:r>
          </w:p>
          <w:p w14:paraId="58F97A04" w14:textId="77777777"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965859">
              <w:rPr>
                <w:noProof/>
              </w:rPr>
              <w:t>50% stake</w:t>
            </w:r>
          </w:p>
          <w:p w14:paraId="5370D077" w14:textId="77777777"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965859">
              <w:rPr>
                <w:noProof/>
              </w:rPr>
              <w:t>minority</w:t>
            </w:r>
            <w:r>
              <w:rPr>
                <w:noProof/>
              </w:rPr>
              <w:t xml:space="preserve"> stake (between </w:t>
            </w:r>
            <w:r w:rsidR="00F27FD7">
              <w:rPr>
                <w:noProof/>
              </w:rPr>
              <w:t>10</w:t>
            </w:r>
            <w:r>
              <w:rPr>
                <w:noProof/>
              </w:rPr>
              <w:t>-50%)</w:t>
            </w:r>
          </w:p>
          <w:p w14:paraId="1EC11F13" w14:textId="77777777"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limited </w:t>
            </w:r>
            <w:r w:rsidRPr="00965859">
              <w:rPr>
                <w:noProof/>
              </w:rPr>
              <w:t>minority</w:t>
            </w:r>
            <w:r>
              <w:rPr>
                <w:noProof/>
              </w:rPr>
              <w:t xml:space="preserve"> stake (&lt;</w:t>
            </w:r>
            <w:r w:rsidR="00F27FD7">
              <w:rPr>
                <w:noProof/>
              </w:rPr>
              <w:t>10</w:t>
            </w:r>
            <w:r>
              <w:rPr>
                <w:noProof/>
              </w:rPr>
              <w:t>%)</w:t>
            </w:r>
          </w:p>
          <w:p w14:paraId="1B40FC0B" w14:textId="77777777" w:rsidR="00965859" w:rsidRDefault="00965859" w:rsidP="00965859">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t xml:space="preserve"> </w:t>
            </w:r>
            <w:r>
              <w:rPr>
                <w:noProof/>
              </w:rPr>
              <w:t>a mix of ownership stakes</w:t>
            </w:r>
          </w:p>
        </w:tc>
      </w:tr>
      <w:tr w:rsidR="00123D01" w14:paraId="7BE957DE" w14:textId="77777777" w:rsidTr="0096585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D75ADD5" w14:textId="77777777" w:rsidR="00123D01" w:rsidRPr="00AE100E" w:rsidRDefault="00965859" w:rsidP="00123D01">
            <w:pPr>
              <w:pStyle w:val="INDICATORNUMBER"/>
              <w:rPr>
                <w:rStyle w:val="IntenseEmphasis"/>
                <w:b/>
                <w:bCs w:val="0"/>
                <w:i w:val="0"/>
                <w:iCs w:val="0"/>
                <w:color w:val="595959"/>
              </w:rPr>
            </w:pPr>
            <w:r>
              <w:rPr>
                <w:rStyle w:val="IntenseEmphasis"/>
                <w:b/>
                <w:bCs w:val="0"/>
                <w:i w:val="0"/>
                <w:iCs w:val="0"/>
                <w:color w:val="595959"/>
              </w:rPr>
              <w:t>PR</w:t>
            </w:r>
            <w:r w:rsidR="00821C9E">
              <w:rPr>
                <w:rStyle w:val="IntenseEmphasis"/>
                <w:b/>
                <w:bCs w:val="0"/>
                <w:i w:val="0"/>
                <w:iCs w:val="0"/>
                <w:color w:val="595959"/>
              </w:rPr>
              <w:t xml:space="preserve"> 01.</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08BAF7AA" w14:textId="77777777" w:rsidR="00123D01" w:rsidRPr="001C0916"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F27FD7">
              <w:t>.</w:t>
            </w:r>
          </w:p>
          <w:p w14:paraId="002F1B0E" w14:textId="77777777" w:rsidR="00123D01" w:rsidRPr="005B4C52"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23D01" w14:paraId="66FCC5B4" w14:textId="77777777" w:rsidTr="00123D0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4E65E86" w14:textId="77777777" w:rsidR="00123D01" w:rsidRDefault="00123D01"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F60321E" w14:textId="77777777" w:rsid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p>
        </w:tc>
      </w:tr>
    </w:tbl>
    <w:p w14:paraId="5810400A" w14:textId="77777777" w:rsidR="00164A0C" w:rsidRDefault="00164A0C"/>
    <w:tbl>
      <w:tblPr>
        <w:tblStyle w:val="SubSubSectionMISCTableMANDATORY"/>
        <w:tblW w:w="9209" w:type="dxa"/>
        <w:tblInd w:w="5" w:type="dxa"/>
        <w:tblLook w:val="06A0" w:firstRow="1" w:lastRow="0" w:firstColumn="1" w:lastColumn="0" w:noHBand="1" w:noVBand="1"/>
      </w:tblPr>
      <w:tblGrid>
        <w:gridCol w:w="1134"/>
        <w:gridCol w:w="8075"/>
      </w:tblGrid>
      <w:tr w:rsidR="00821C9E" w14:paraId="56CE83F7"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8F29BD7" w14:textId="77777777" w:rsidR="00821C9E" w:rsidRPr="00DC20FA" w:rsidRDefault="00965859" w:rsidP="009127F2">
            <w:pPr>
              <w:pStyle w:val="SectionIndicatorHeaderText"/>
              <w:spacing w:before="120"/>
              <w:rPr>
                <w:rStyle w:val="IntenseEmphasis"/>
                <w:rFonts w:eastAsia="MS PGothic"/>
                <w:b w:val="0"/>
                <w:bCs w:val="0"/>
                <w:i w:val="0"/>
                <w:iCs w:val="0"/>
                <w:color w:val="FFFFFF" w:themeColor="background1"/>
                <w:sz w:val="20"/>
                <w:szCs w:val="20"/>
                <w:lang w:eastAsia="en-US"/>
              </w:rPr>
            </w:pPr>
            <w:r>
              <w:rPr>
                <w:rStyle w:val="IntenseEmphasis"/>
                <w:b w:val="0"/>
                <w:i w:val="0"/>
                <w:color w:val="FFFFFF" w:themeColor="background1"/>
              </w:rPr>
              <w:t>PR</w:t>
            </w:r>
            <w:r w:rsidR="00821C9E">
              <w:rPr>
                <w:rStyle w:val="IntenseEmphasis"/>
                <w:b w:val="0"/>
                <w:i w:val="0"/>
                <w:color w:val="FFFFFF" w:themeColor="background1"/>
              </w:rPr>
              <w:t xml:space="preserve"> 01</w:t>
            </w:r>
          </w:p>
        </w:tc>
        <w:tc>
          <w:tcPr>
            <w:tcW w:w="8075" w:type="dxa"/>
          </w:tcPr>
          <w:p w14:paraId="1CE6A9C1"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21C9E" w:rsidRPr="00D5451C" w14:paraId="0BF3A709" w14:textId="77777777" w:rsidTr="00821C9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9EDA3BF" w14:textId="77777777" w:rsidR="00821C9E" w:rsidRPr="000D72DF" w:rsidRDefault="00965859" w:rsidP="00F64690">
            <w:pPr>
              <w:pStyle w:val="INDICATORNUMBER"/>
              <w:rPr>
                <w:rStyle w:val="IntenseEmphasis"/>
                <w:b/>
                <w:bCs w:val="0"/>
                <w:i w:val="0"/>
                <w:iCs w:val="0"/>
              </w:rPr>
            </w:pPr>
            <w:r>
              <w:rPr>
                <w:rStyle w:val="IntenseEmphasis"/>
                <w:b/>
                <w:bCs w:val="0"/>
                <w:i w:val="0"/>
                <w:iCs w:val="0"/>
                <w:color w:val="595959"/>
              </w:rPr>
              <w:t>PR</w:t>
            </w:r>
            <w:r w:rsidR="00821C9E">
              <w:rPr>
                <w:rStyle w:val="IntenseEmphasis"/>
                <w:b/>
                <w:bCs w:val="0"/>
                <w:i w:val="0"/>
                <w:iCs w:val="0"/>
                <w:color w:val="595959"/>
              </w:rPr>
              <w:t xml:space="preserve"> 01.1</w:t>
            </w:r>
          </w:p>
        </w:tc>
        <w:tc>
          <w:tcPr>
            <w:tcW w:w="8075" w:type="dxa"/>
            <w:tcBorders>
              <w:bottom w:val="single" w:sz="4" w:space="0" w:color="A6A6A6"/>
            </w:tcBorders>
          </w:tcPr>
          <w:p w14:paraId="2331AA4D" w14:textId="77777777" w:rsidR="00965859" w:rsidRPr="00965859" w:rsidRDefault="00965859" w:rsidP="00965859">
            <w:pPr>
              <w:pStyle w:val="INDICATORTEXT"/>
              <w:jc w:val="both"/>
              <w:cnfStyle w:val="000000000000" w:firstRow="0" w:lastRow="0" w:firstColumn="0" w:lastColumn="0" w:oddVBand="0" w:evenVBand="0" w:oddHBand="0" w:evenHBand="0" w:firstRowFirstColumn="0" w:firstRowLastColumn="0" w:lastRowFirstColumn="0" w:lastRowLastColumn="0"/>
            </w:pPr>
            <w:r>
              <w:t xml:space="preserve">Please report the breakdown in the given categories based on your internal assets under management in property as reported in the </w:t>
            </w:r>
            <w:r w:rsidRPr="00C9019C">
              <w:t xml:space="preserve">Organisational Overview (OO) </w:t>
            </w:r>
            <w:r>
              <w:t>module, indicator OO 05.</w:t>
            </w:r>
          </w:p>
          <w:p w14:paraId="22A2E7D8" w14:textId="77777777" w:rsidR="00965859" w:rsidRPr="00965859" w:rsidRDefault="00965859" w:rsidP="0096585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65859">
              <w:rPr>
                <w:i/>
              </w:rPr>
              <w:t xml:space="preserve">N/A option </w:t>
            </w:r>
          </w:p>
          <w:p w14:paraId="70730C99" w14:textId="77777777" w:rsidR="00821C9E" w:rsidRPr="001C0916" w:rsidRDefault="00965859" w:rsidP="0096585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Applicable for property managers involved in, for example, the day-to-day management of properties, supply of property performance data and advice to clients on investment decisions, but who do not </w:t>
            </w:r>
            <w:r w:rsidRPr="004F15E0">
              <w:t xml:space="preserve">make </w:t>
            </w:r>
            <w:r>
              <w:t xml:space="preserve">actual </w:t>
            </w:r>
            <w:r w:rsidRPr="004F15E0">
              <w:t>investment decisions on behalf</w:t>
            </w:r>
            <w:r>
              <w:t xml:space="preserve"> of clients.</w:t>
            </w:r>
          </w:p>
        </w:tc>
      </w:tr>
      <w:tr w:rsidR="00821C9E" w:rsidRPr="00D5451C" w14:paraId="431F89F0" w14:textId="77777777" w:rsidTr="0096585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22CED0E" w14:textId="77777777" w:rsidR="00821C9E" w:rsidRPr="000D72DF" w:rsidRDefault="00965859" w:rsidP="00F64690">
            <w:pPr>
              <w:pStyle w:val="INDICATORNUMBER"/>
              <w:rPr>
                <w:rStyle w:val="IntenseEmphasis"/>
                <w:b/>
                <w:bCs w:val="0"/>
                <w:i w:val="0"/>
                <w:iCs w:val="0"/>
              </w:rPr>
            </w:pPr>
            <w:r>
              <w:rPr>
                <w:rStyle w:val="IntenseEmphasis"/>
                <w:b/>
                <w:bCs w:val="0"/>
                <w:i w:val="0"/>
                <w:iCs w:val="0"/>
                <w:color w:val="595959"/>
              </w:rPr>
              <w:lastRenderedPageBreak/>
              <w:t>PR 01.2</w:t>
            </w:r>
          </w:p>
        </w:tc>
        <w:tc>
          <w:tcPr>
            <w:tcW w:w="8075" w:type="dxa"/>
            <w:tcBorders>
              <w:top w:val="single" w:sz="4" w:space="0" w:color="A6A6A6"/>
              <w:bottom w:val="single" w:sz="4" w:space="0" w:color="A6A6A6"/>
            </w:tcBorders>
          </w:tcPr>
          <w:p w14:paraId="68307C28" w14:textId="77777777" w:rsidR="00965859" w:rsidRDefault="00965859" w:rsidP="00965859">
            <w:pPr>
              <w:pStyle w:val="INDICATORTEXT"/>
              <w:jc w:val="both"/>
              <w:cnfStyle w:val="000000000000" w:firstRow="0" w:lastRow="0" w:firstColumn="0" w:lastColumn="0" w:oddVBand="0" w:evenVBand="0" w:oddHBand="0" w:evenHBand="0" w:firstRowFirstColumn="0" w:firstRowLastColumn="0" w:lastRowFirstColumn="0" w:lastRowLastColumn="0"/>
            </w:pPr>
            <w:r>
              <w:t>Select the option which represents your typical ownership stake in properties (consider ‘typical’ as any number of your assets that constitutes more than 50% in any category). This will allow you to be allocated to a peer group with others with similar approaches. Select “a mix of ownership stakes” if your portfolio is diverse and does not have a typical level of ownership stake.</w:t>
            </w:r>
          </w:p>
          <w:p w14:paraId="004A3974" w14:textId="77777777" w:rsidR="00821C9E" w:rsidRPr="00837EA2" w:rsidRDefault="00965859" w:rsidP="00965859">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B90029">
              <w:t>This indicator is app</w:t>
            </w:r>
            <w:r>
              <w:t xml:space="preserve">licable only </w:t>
            </w:r>
            <w:r w:rsidRPr="00B90029">
              <w:t xml:space="preserve">if your organisation has equity stakes in </w:t>
            </w:r>
            <w:r>
              <w:t>property</w:t>
            </w:r>
            <w:r w:rsidRPr="00B90029">
              <w:t xml:space="preserve"> assets</w:t>
            </w:r>
            <w:r>
              <w:t>.</w:t>
            </w:r>
          </w:p>
        </w:tc>
      </w:tr>
      <w:tr w:rsidR="00965859" w:rsidRPr="00D5451C" w14:paraId="55813A04" w14:textId="77777777" w:rsidTr="0096585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5885E37" w14:textId="77777777" w:rsidR="00965859" w:rsidRDefault="00965859" w:rsidP="00F64690">
            <w:pPr>
              <w:pStyle w:val="INDICATORNUMBER"/>
              <w:rPr>
                <w:rStyle w:val="IntenseEmphasis"/>
                <w:b/>
                <w:bCs w:val="0"/>
                <w:i w:val="0"/>
                <w:iCs w:val="0"/>
                <w:color w:val="595959"/>
              </w:rPr>
            </w:pPr>
            <w:r>
              <w:rPr>
                <w:rStyle w:val="IntenseEmphasis"/>
                <w:b/>
                <w:bCs w:val="0"/>
                <w:i w:val="0"/>
                <w:iCs w:val="0"/>
                <w:color w:val="595959"/>
              </w:rPr>
              <w:t>PR 01.3</w:t>
            </w:r>
          </w:p>
        </w:tc>
        <w:tc>
          <w:tcPr>
            <w:tcW w:w="8075" w:type="dxa"/>
            <w:tcBorders>
              <w:top w:val="single" w:sz="4" w:space="0" w:color="A6A6A6"/>
              <w:bottom w:val="single" w:sz="4" w:space="0" w:color="A6A6A6"/>
            </w:tcBorders>
          </w:tcPr>
          <w:p w14:paraId="4C427581" w14:textId="77777777" w:rsidR="00965859" w:rsidRPr="00965859" w:rsidRDefault="00965859" w:rsidP="00965859">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65859">
              <w:rPr>
                <w:color w:val="595959"/>
                <w:sz w:val="18"/>
              </w:rPr>
              <w:t xml:space="preserve">This may include a discussion of: </w:t>
            </w:r>
          </w:p>
          <w:p w14:paraId="250C0419" w14:textId="77777777" w:rsidR="00965859" w:rsidRPr="009127F2" w:rsidRDefault="00965859" w:rsidP="009127F2">
            <w:pPr>
              <w:pStyle w:val="ListParagraph"/>
              <w:numPr>
                <w:ilvl w:val="0"/>
                <w:numId w:val="4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rPr>
            </w:pPr>
            <w:r w:rsidRPr="009127F2">
              <w:rPr>
                <w:color w:val="595959"/>
                <w:sz w:val="18"/>
              </w:rPr>
              <w:t>Your organisation’s approach to property investment and its role in transactions (i.e. when identifying and analysing potential investments, and investment monitoring post investment)</w:t>
            </w:r>
          </w:p>
          <w:p w14:paraId="69E470FF" w14:textId="77777777" w:rsidR="00965859" w:rsidRDefault="00965859" w:rsidP="009127F2">
            <w:pPr>
              <w:pStyle w:val="ListParagraph"/>
              <w:numPr>
                <w:ilvl w:val="0"/>
                <w:numId w:val="4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rPr>
            </w:pPr>
            <w:r w:rsidRPr="009127F2">
              <w:rPr>
                <w:color w:val="595959"/>
                <w:sz w:val="18"/>
              </w:rPr>
              <w:t>Differences in your approach in property investments in which you h</w:t>
            </w:r>
            <w:r w:rsidR="005E41F2" w:rsidRPr="009127F2">
              <w:rPr>
                <w:color w:val="595959"/>
                <w:sz w:val="18"/>
              </w:rPr>
              <w:t>old majority or minority stakes</w:t>
            </w:r>
            <w:r w:rsidRPr="009127F2">
              <w:rPr>
                <w:color w:val="595959"/>
                <w:sz w:val="18"/>
              </w:rPr>
              <w:t xml:space="preserve"> </w:t>
            </w:r>
          </w:p>
          <w:p w14:paraId="2671DFFA" w14:textId="41BBFBE5" w:rsidR="00965859" w:rsidRPr="009127F2" w:rsidRDefault="00B20749" w:rsidP="009127F2">
            <w:pPr>
              <w:pStyle w:val="ListParagraph"/>
              <w:numPr>
                <w:ilvl w:val="0"/>
                <w:numId w:val="4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i/>
              </w:rPr>
            </w:pPr>
            <w:r w:rsidRPr="00D70FDC">
              <w:rPr>
                <w:color w:val="595959"/>
                <w:sz w:val="18"/>
              </w:rPr>
              <w:t>The typical holding period of property investments</w:t>
            </w:r>
          </w:p>
        </w:tc>
      </w:tr>
      <w:tr w:rsidR="00965859" w:rsidRPr="00D5451C" w14:paraId="29FA09D6" w14:textId="77777777" w:rsidTr="00EE48A9">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079AE6B9" w14:textId="77777777" w:rsidR="00965859" w:rsidRPr="00965859" w:rsidRDefault="00965859" w:rsidP="00965859">
            <w:pPr>
              <w:spacing w:after="0" w:line="240" w:lineRule="auto"/>
              <w:rPr>
                <w:b/>
                <w:color w:val="595959"/>
                <w:sz w:val="18"/>
              </w:rPr>
            </w:pPr>
            <w:r w:rsidRPr="00965859">
              <w:rPr>
                <w:b/>
                <w:color w:val="595959"/>
                <w:sz w:val="18"/>
              </w:rPr>
              <w:t>LOGIC</w:t>
            </w:r>
          </w:p>
        </w:tc>
      </w:tr>
      <w:tr w:rsidR="00965859" w:rsidRPr="00D5451C" w14:paraId="2FD572B2" w14:textId="77777777" w:rsidTr="00B2179D">
        <w:trPr>
          <w:cantSplit/>
          <w:trHeight w:val="42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7BD433D" w14:textId="77777777" w:rsidR="00965859" w:rsidRDefault="00965859" w:rsidP="00F64690">
            <w:pPr>
              <w:pStyle w:val="INDICATORNUMBER"/>
              <w:rPr>
                <w:rStyle w:val="IntenseEmphasis"/>
                <w:b/>
                <w:bCs w:val="0"/>
                <w:i w:val="0"/>
                <w:iCs w:val="0"/>
                <w:color w:val="595959"/>
              </w:rPr>
            </w:pPr>
            <w:r>
              <w:rPr>
                <w:rStyle w:val="IntenseEmphasis"/>
                <w:b/>
                <w:bCs w:val="0"/>
                <w:i w:val="0"/>
                <w:iCs w:val="0"/>
                <w:color w:val="595959"/>
              </w:rPr>
              <w:t>PR 01</w:t>
            </w:r>
          </w:p>
        </w:tc>
        <w:tc>
          <w:tcPr>
            <w:tcW w:w="8075" w:type="dxa"/>
            <w:tcBorders>
              <w:top w:val="single" w:sz="4" w:space="0" w:color="A6A6A6"/>
              <w:bottom w:val="single" w:sz="4" w:space="0" w:color="0070C0"/>
            </w:tcBorders>
          </w:tcPr>
          <w:p w14:paraId="76D9ADD1" w14:textId="77777777" w:rsidR="00965859" w:rsidRPr="00965859" w:rsidRDefault="00CD624B" w:rsidP="008C6FC9">
            <w:pPr>
              <w:pStyle w:val="INDICATORTEXT"/>
              <w:jc w:val="both"/>
              <w:cnfStyle w:val="000000000000" w:firstRow="0" w:lastRow="0" w:firstColumn="0" w:lastColumn="0" w:oddVBand="0" w:evenVBand="0" w:oddHBand="0" w:evenHBand="0" w:firstRowFirstColumn="0" w:firstRowLastColumn="0" w:lastRowFirstColumn="0" w:lastRowLastColumn="0"/>
            </w:pPr>
            <w:r>
              <w:t>[</w:t>
            </w:r>
            <w:r w:rsidRPr="001A1990">
              <w:t>01.2]</w:t>
            </w:r>
            <w:r w:rsidR="00FE7310" w:rsidRPr="001A1990">
              <w:t xml:space="preserve"> and </w:t>
            </w:r>
            <w:r w:rsidRPr="001A1990">
              <w:t xml:space="preserve">[02] will only be applicable if you report </w:t>
            </w:r>
            <w:r w:rsidR="008C6FC9" w:rsidRPr="001A1990">
              <w:t>that</w:t>
            </w:r>
            <w:r w:rsidRPr="001A1990">
              <w:t xml:space="preserve"> </w:t>
            </w:r>
            <w:r w:rsidR="008C6FC9" w:rsidRPr="001A1990">
              <w:t xml:space="preserve">some </w:t>
            </w:r>
            <w:r w:rsidRPr="001A1990">
              <w:t xml:space="preserve">proportion of your property </w:t>
            </w:r>
            <w:r w:rsidR="008C6FC9" w:rsidRPr="001A1990">
              <w:t xml:space="preserve">investments are </w:t>
            </w:r>
            <w:r w:rsidRPr="001A1990">
              <w:t>equity</w:t>
            </w:r>
            <w:r w:rsidR="002F2F5F" w:rsidRPr="001A1990">
              <w:t xml:space="preserve"> </w:t>
            </w:r>
            <w:r w:rsidR="00BA70F5" w:rsidRPr="001A1990">
              <w:t xml:space="preserve">investments </w:t>
            </w:r>
            <w:r w:rsidR="002F2F5F" w:rsidRPr="001A1990">
              <w:t>[01.</w:t>
            </w:r>
            <w:r w:rsidR="002F2F5F">
              <w:t xml:space="preserve">1]. </w:t>
            </w:r>
          </w:p>
        </w:tc>
      </w:tr>
    </w:tbl>
    <w:p w14:paraId="192618E5" w14:textId="77777777" w:rsidR="00123D01" w:rsidRDefault="00123D01">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14:paraId="4BDFC0D3"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86FA0F"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1884BABA"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90B789D"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694E723"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14:paraId="35CC46BC"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3F5DAA" w14:textId="77777777" w:rsidR="00821C9E" w:rsidRPr="00356CDA" w:rsidRDefault="00EE48A9" w:rsidP="00F64690">
            <w:pPr>
              <w:pStyle w:val="SectionIndicatorHeaderText"/>
              <w:rPr>
                <w:rStyle w:val="IntenseEmphasis"/>
                <w:bCs w:val="0"/>
                <w:i w:val="0"/>
                <w:iCs w:val="0"/>
                <w:color w:val="FFFFFF" w:themeColor="background1"/>
              </w:rPr>
            </w:pPr>
            <w:r>
              <w:rPr>
                <w:rStyle w:val="IntenseEmphasis"/>
                <w:i w:val="0"/>
                <w:color w:val="FFFFFF" w:themeColor="background1"/>
              </w:rPr>
              <w:t>PR</w:t>
            </w:r>
            <w:r w:rsidR="00821C9E">
              <w:rPr>
                <w:rStyle w:val="IntenseEmphasis"/>
                <w:i w:val="0"/>
                <w:color w:val="FFFFFF" w:themeColor="background1"/>
              </w:rPr>
              <w:t xml:space="preserve"> 02</w:t>
            </w:r>
          </w:p>
        </w:tc>
        <w:tc>
          <w:tcPr>
            <w:tcW w:w="3402" w:type="dxa"/>
          </w:tcPr>
          <w:p w14:paraId="02057D77" w14:textId="77777777" w:rsidR="00821C9E"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9381441" w14:textId="77777777" w:rsidR="00821C9E" w:rsidRPr="00356CDA"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7908808" w14:textId="77777777" w:rsidR="00821C9E" w:rsidRPr="00356CDA" w:rsidRDefault="00EE48A9"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821C9E">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0097FF91"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9FBDDD5" w14:textId="77777777" w:rsidR="00EE48A9" w:rsidRDefault="00EE48A9" w:rsidP="009127F2">
      <w:pPr>
        <w:pStyle w:val="INDICATORNUMBER"/>
        <w:spacing w:before="80" w:after="0"/>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EE48A9" w14:paraId="4FEF4B2C" w14:textId="77777777" w:rsidTr="00364FB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nil"/>
            </w:tcBorders>
            <w:shd w:val="clear" w:color="auto" w:fill="00B0F0"/>
          </w:tcPr>
          <w:p w14:paraId="29DECDC8" w14:textId="77777777" w:rsidR="00EE48A9" w:rsidRPr="00903B63" w:rsidRDefault="00EE48A9" w:rsidP="0094215A">
            <w:pPr>
              <w:pStyle w:val="SectionIndicatorHeaderText"/>
              <w:rPr>
                <w:rStyle w:val="IntenseEmphasis"/>
                <w:b w:val="0"/>
                <w:bCs w:val="0"/>
                <w:i w:val="0"/>
                <w:iCs w:val="0"/>
                <w:color w:val="FFFFFF" w:themeColor="background1"/>
              </w:rPr>
            </w:pPr>
            <w:r>
              <w:rPr>
                <w:rStyle w:val="IntenseEmphasis"/>
                <w:i w:val="0"/>
                <w:color w:val="FFFFFF" w:themeColor="background1"/>
              </w:rPr>
              <w:t>PR 02</w:t>
            </w:r>
          </w:p>
        </w:tc>
        <w:tc>
          <w:tcPr>
            <w:tcW w:w="8080" w:type="dxa"/>
            <w:gridSpan w:val="2"/>
            <w:tcBorders>
              <w:top w:val="single" w:sz="4" w:space="0" w:color="0070C0"/>
              <w:bottom w:val="single" w:sz="4" w:space="0" w:color="0070C0"/>
              <w:right w:val="single" w:sz="4" w:space="0" w:color="0070C0"/>
            </w:tcBorders>
            <w:shd w:val="clear" w:color="auto" w:fill="0070C0"/>
          </w:tcPr>
          <w:p w14:paraId="0832FCFE" w14:textId="77777777" w:rsidR="00EE48A9" w:rsidRPr="00903B63" w:rsidRDefault="00EE48A9"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E48A9" w14:paraId="60E7D924" w14:textId="77777777" w:rsidTr="00364FB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77664E9E" w14:textId="77777777" w:rsidR="00EE48A9" w:rsidRDefault="00EE48A9" w:rsidP="0094215A">
            <w:pPr>
              <w:pStyle w:val="INDICATORNUMBER"/>
              <w:rPr>
                <w:rStyle w:val="IntenseEmphasis"/>
                <w:b/>
                <w:bCs w:val="0"/>
                <w:i w:val="0"/>
                <w:iCs w:val="0"/>
                <w:color w:val="595959"/>
              </w:rPr>
            </w:pPr>
            <w:r>
              <w:rPr>
                <w:rStyle w:val="IntenseEmphasis"/>
                <w:b/>
                <w:bCs w:val="0"/>
                <w:i w:val="0"/>
                <w:iCs w:val="0"/>
                <w:color w:val="595959"/>
              </w:rPr>
              <w:t>PR 02.1</w:t>
            </w:r>
          </w:p>
        </w:tc>
        <w:tc>
          <w:tcPr>
            <w:tcW w:w="8080" w:type="dxa"/>
            <w:gridSpan w:val="2"/>
            <w:tcBorders>
              <w:top w:val="single" w:sz="4" w:space="0" w:color="0070C0"/>
              <w:right w:val="single" w:sz="4" w:space="0" w:color="0070C0"/>
            </w:tcBorders>
            <w:shd w:val="clear" w:color="auto" w:fill="DAEEF3" w:themeFill="accent5" w:themeFillTint="33"/>
          </w:tcPr>
          <w:p w14:paraId="2E0C3021" w14:textId="77777777" w:rsidR="00EE48A9" w:rsidRPr="00EE48A9"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r w:rsidRPr="00EE48A9">
              <w:t>Provide a breakdown of your organisation’s property assets based on who manages the assets.</w:t>
            </w:r>
          </w:p>
        </w:tc>
      </w:tr>
      <w:tr w:rsidR="00EE48A9" w14:paraId="76CC8CF5" w14:textId="77777777" w:rsidTr="005E41F2">
        <w:trPr>
          <w:trHeight w:val="46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6B40544E" w14:textId="77777777" w:rsidR="00EE48A9" w:rsidRDefault="00EE48A9" w:rsidP="005E41F2">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E76E59F" w14:textId="77777777" w:rsidR="00EE48A9" w:rsidRPr="005E41F2" w:rsidRDefault="00EE48A9"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 xml:space="preserve">Property assets managed by </w:t>
            </w: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5BFC206" w14:textId="77777777" w:rsidR="00EE48A9" w:rsidRPr="005E41F2" w:rsidRDefault="00EE48A9"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Breakdown of your property assets (by number)</w:t>
            </w:r>
          </w:p>
        </w:tc>
      </w:tr>
      <w:tr w:rsidR="00EE48A9" w14:paraId="0660F9A7" w14:textId="77777777" w:rsidTr="0094215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1333854" w14:textId="77777777" w:rsidR="00EE48A9" w:rsidRDefault="00EE48A9" w:rsidP="0094215A">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AEF390" w14:textId="77777777" w:rsidR="00EE48A9" w:rsidRPr="00A049F9"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t>Managed directly by y</w:t>
            </w:r>
            <w:r w:rsidRPr="00A049F9">
              <w:t xml:space="preserve">our </w:t>
            </w:r>
            <w:r>
              <w:t xml:space="preserve">organisation </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5662848" w14:textId="1062E202" w:rsidR="00EE48A9" w:rsidRPr="00A049F9"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6164C2">
              <w:t xml:space="preserve">, </w:t>
            </w:r>
            <w:r w:rsidRPr="00A049F9">
              <w:sym w:font="Wingdings" w:char="F06D"/>
            </w:r>
            <w:r>
              <w:t xml:space="preserve"> 10</w:t>
            </w:r>
            <w:r w:rsidRPr="00A049F9">
              <w:t>-50%</w:t>
            </w:r>
            <w:r w:rsidR="006164C2">
              <w:t xml:space="preserve">, </w:t>
            </w:r>
            <w:r w:rsidRPr="00A049F9">
              <w:sym w:font="Wingdings" w:char="F06D"/>
            </w:r>
            <w:r>
              <w:t xml:space="preserve"> &lt;10%</w:t>
            </w:r>
            <w:r w:rsidR="006164C2">
              <w:t xml:space="preserve">, </w:t>
            </w:r>
            <w:r w:rsidRPr="00A049F9">
              <w:sym w:font="Wingdings" w:char="F06D"/>
            </w:r>
            <w:r>
              <w:t xml:space="preserve"> 0%</w:t>
            </w:r>
          </w:p>
        </w:tc>
      </w:tr>
      <w:tr w:rsidR="00EE48A9" w14:paraId="5878DF11" w14:textId="77777777" w:rsidTr="0094215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6F91145" w14:textId="77777777" w:rsidR="00EE48A9" w:rsidRDefault="00EE48A9" w:rsidP="0094215A">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355899" w14:textId="77777777" w:rsidR="00EE48A9" w:rsidRPr="00A049F9" w:rsidRDefault="00EE48A9" w:rsidP="009127F2">
            <w:pPr>
              <w:pStyle w:val="INDICATORTEXT"/>
              <w:spacing w:after="80"/>
              <w:cnfStyle w:val="000000000000" w:firstRow="0" w:lastRow="0" w:firstColumn="0" w:lastColumn="0" w:oddVBand="0" w:evenVBand="0" w:oddHBand="0" w:evenHBand="0" w:firstRowFirstColumn="0" w:firstRowLastColumn="0" w:lastRowFirstColumn="0" w:lastRowLastColumn="0"/>
            </w:pPr>
            <w:r>
              <w:t>Managed via third-party p</w:t>
            </w:r>
            <w:r w:rsidRPr="00A049F9">
              <w:t xml:space="preserve">roperty </w:t>
            </w:r>
            <w:r>
              <w:t>managers appointed by you</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AAAB03D" w14:textId="788ECBE7" w:rsidR="00EE48A9" w:rsidRPr="00A049F9" w:rsidRDefault="00EE48A9" w:rsidP="009127F2">
            <w:pPr>
              <w:pStyle w:val="INDICATORTEXT"/>
              <w:spacing w:after="80"/>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rsidR="006164C2">
              <w:t xml:space="preserve">, </w:t>
            </w:r>
            <w:r w:rsidRPr="00A049F9">
              <w:sym w:font="Wingdings" w:char="F06D"/>
            </w:r>
            <w:r>
              <w:t xml:space="preserve"> 10</w:t>
            </w:r>
            <w:r w:rsidRPr="00A049F9">
              <w:t>-50%</w:t>
            </w:r>
            <w:r w:rsidR="006164C2">
              <w:t xml:space="preserve">, </w:t>
            </w:r>
            <w:r w:rsidRPr="00A049F9">
              <w:sym w:font="Wingdings" w:char="F06D"/>
            </w:r>
            <w:r>
              <w:t xml:space="preserve"> &lt;10%</w:t>
            </w:r>
            <w:r w:rsidR="006164C2">
              <w:t xml:space="preserve">, </w:t>
            </w:r>
            <w:r w:rsidRPr="00A049F9">
              <w:sym w:font="Wingdings" w:char="F06D"/>
            </w:r>
            <w:r>
              <w:t xml:space="preserve"> 0%</w:t>
            </w:r>
          </w:p>
        </w:tc>
      </w:tr>
      <w:tr w:rsidR="00EE48A9" w14:paraId="0A1E2D1E" w14:textId="77777777" w:rsidTr="0094215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76793FC" w14:textId="77777777" w:rsidR="00EE48A9" w:rsidRDefault="00EE48A9" w:rsidP="0094215A">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8AA2CC" w14:textId="77777777" w:rsidR="00EE48A9" w:rsidRPr="00A049F9"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t>Managed by o</w:t>
            </w:r>
            <w:r w:rsidRPr="00A049F9">
              <w:t xml:space="preserve">ther investors </w:t>
            </w:r>
            <w:r>
              <w:t>or their property managers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C4925C2" w14:textId="74338F61" w:rsidR="00EE48A9" w:rsidRPr="00A049F9"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6164C2">
              <w:t xml:space="preserve">, </w:t>
            </w:r>
            <w:r w:rsidRPr="00A049F9">
              <w:sym w:font="Wingdings" w:char="F06D"/>
            </w:r>
            <w:r>
              <w:t xml:space="preserve"> 10</w:t>
            </w:r>
            <w:r w:rsidRPr="00A049F9">
              <w:t>-50%</w:t>
            </w:r>
            <w:r w:rsidR="006164C2">
              <w:t xml:space="preserve">, </w:t>
            </w:r>
            <w:r w:rsidRPr="00A049F9">
              <w:sym w:font="Wingdings" w:char="F06D"/>
            </w:r>
            <w:r>
              <w:t xml:space="preserve"> &lt;10%</w:t>
            </w:r>
            <w:r w:rsidR="006164C2">
              <w:t xml:space="preserve">, </w:t>
            </w:r>
            <w:r w:rsidRPr="00A049F9">
              <w:sym w:font="Wingdings" w:char="F06D"/>
            </w:r>
            <w:r>
              <w:t xml:space="preserve"> 0%</w:t>
            </w:r>
          </w:p>
        </w:tc>
      </w:tr>
      <w:tr w:rsidR="00DF4385" w14:paraId="40B0D6CD" w14:textId="77777777" w:rsidTr="0094215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1F2C28D" w14:textId="77777777" w:rsidR="00DF4385" w:rsidRDefault="00DF4385" w:rsidP="0094215A">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1E5EE2" w14:textId="56819693" w:rsidR="00DF4385" w:rsidRDefault="002C7351" w:rsidP="009127F2">
            <w:pPr>
              <w:pStyle w:val="INDICATORTEXT"/>
              <w:spacing w:after="80"/>
              <w:cnfStyle w:val="000000000000" w:firstRow="0" w:lastRow="0" w:firstColumn="0" w:lastColumn="0" w:oddVBand="0" w:evenVBand="0" w:oddHBand="0" w:evenHBand="0" w:firstRowFirstColumn="0" w:firstRowLastColumn="0" w:lastRowFirstColumn="0" w:lastRowLastColumn="0"/>
            </w:pPr>
            <w:r>
              <w:t>Managed by tenant(s) with operational control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D2ADEC5" w14:textId="7AC90B39" w:rsidR="00DF4385" w:rsidRPr="00A049F9" w:rsidRDefault="002C7351" w:rsidP="009127F2">
            <w:pPr>
              <w:pStyle w:val="INDICATORTEXT"/>
              <w:spacing w:after="80"/>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EE48A9" w14:paraId="7DF7D62E" w14:textId="77777777" w:rsidTr="0094215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BAA75F0" w14:textId="77777777" w:rsidR="00EE48A9" w:rsidRDefault="00EE48A9" w:rsidP="0094215A">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7B102643" w14:textId="77777777" w:rsidR="00EE48A9" w:rsidRPr="00123D01"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F525D3" w14:textId="77777777" w:rsidR="00EE48A9" w:rsidRPr="00123D01" w:rsidRDefault="00EE48A9" w:rsidP="009127F2">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EE48A9" w14:paraId="02F7B16E" w14:textId="77777777" w:rsidTr="0094215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E3EE2FC" w14:textId="77777777" w:rsidR="00EE48A9" w:rsidRPr="00AE100E" w:rsidRDefault="00EE48A9" w:rsidP="0094215A">
            <w:pPr>
              <w:pStyle w:val="INDICATORNUMBER"/>
              <w:rPr>
                <w:rStyle w:val="IntenseEmphasis"/>
                <w:b/>
                <w:bCs w:val="0"/>
                <w:i w:val="0"/>
                <w:iCs w:val="0"/>
                <w:color w:val="595959"/>
              </w:rPr>
            </w:pPr>
            <w:r>
              <w:rPr>
                <w:rStyle w:val="IntenseEmphasis"/>
                <w:b/>
                <w:bCs w:val="0"/>
                <w:i w:val="0"/>
                <w:iCs w:val="0"/>
                <w:color w:val="595959"/>
              </w:rPr>
              <w:t>PR</w:t>
            </w:r>
            <w:r w:rsidR="00364FBD">
              <w:rPr>
                <w:rStyle w:val="IntenseEmphasis"/>
                <w:b/>
                <w:bCs w:val="0"/>
                <w:i w:val="0"/>
                <w:iCs w:val="0"/>
                <w:color w:val="595959"/>
              </w:rPr>
              <w:t xml:space="preserve"> 02</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491230B1" w14:textId="77777777" w:rsidR="00EE48A9" w:rsidRPr="001C0916" w:rsidRDefault="00EE48A9" w:rsidP="0094215A">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5E41F2">
              <w:t>.</w:t>
            </w:r>
          </w:p>
          <w:p w14:paraId="1034981A" w14:textId="77777777" w:rsidR="00EE48A9" w:rsidRPr="005B4C52" w:rsidRDefault="00EE48A9" w:rsidP="0094215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E48A9" w14:paraId="01C94291" w14:textId="77777777" w:rsidTr="0094215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0F0B647" w14:textId="77777777" w:rsidR="00EE48A9" w:rsidRDefault="00EE48A9" w:rsidP="0094215A">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B995983" w14:textId="77777777" w:rsidR="00EE48A9"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p>
        </w:tc>
      </w:tr>
    </w:tbl>
    <w:p w14:paraId="7AAF3345" w14:textId="77777777" w:rsidR="00EE48A9" w:rsidRDefault="00EE48A9" w:rsidP="009127F2">
      <w:pPr>
        <w:pStyle w:val="NoSpacing"/>
        <w:spacing w:before="60"/>
      </w:pPr>
    </w:p>
    <w:tbl>
      <w:tblPr>
        <w:tblStyle w:val="SubSubSectionMISCTableMANDATORY"/>
        <w:tblW w:w="9209" w:type="dxa"/>
        <w:tblInd w:w="5" w:type="dxa"/>
        <w:tblLook w:val="06A0" w:firstRow="1" w:lastRow="0" w:firstColumn="1" w:lastColumn="0" w:noHBand="1" w:noVBand="1"/>
      </w:tblPr>
      <w:tblGrid>
        <w:gridCol w:w="1134"/>
        <w:gridCol w:w="8075"/>
      </w:tblGrid>
      <w:tr w:rsidR="00DE03B1" w14:paraId="061FFECD"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2260068" w14:textId="77777777" w:rsidR="00DE03B1" w:rsidRPr="00DC20FA" w:rsidRDefault="008528AE"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DE03B1">
              <w:rPr>
                <w:rStyle w:val="IntenseEmphasis"/>
                <w:b w:val="0"/>
                <w:i w:val="0"/>
                <w:color w:val="FFFFFF" w:themeColor="background1"/>
              </w:rPr>
              <w:t xml:space="preserve"> 02</w:t>
            </w:r>
          </w:p>
        </w:tc>
        <w:tc>
          <w:tcPr>
            <w:tcW w:w="8075" w:type="dxa"/>
          </w:tcPr>
          <w:p w14:paraId="17518266" w14:textId="77777777" w:rsidR="00DE03B1" w:rsidRPr="00DC20FA"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E03B1" w:rsidRPr="00D5451C" w14:paraId="555C850C"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04A3D15" w14:textId="77777777" w:rsidR="00DE03B1" w:rsidRPr="000D72DF" w:rsidRDefault="008528AE" w:rsidP="00DE03B1">
            <w:pPr>
              <w:pStyle w:val="INDICATORNUMBER"/>
              <w:rPr>
                <w:rStyle w:val="IntenseEmphasis"/>
                <w:b/>
                <w:bCs w:val="0"/>
                <w:i w:val="0"/>
                <w:iCs w:val="0"/>
              </w:rPr>
            </w:pPr>
            <w:r>
              <w:rPr>
                <w:rStyle w:val="IntenseEmphasis"/>
                <w:b/>
                <w:bCs w:val="0"/>
                <w:i w:val="0"/>
                <w:iCs w:val="0"/>
                <w:color w:val="595959"/>
              </w:rPr>
              <w:t>PR</w:t>
            </w:r>
            <w:r w:rsidR="00DE03B1">
              <w:rPr>
                <w:rStyle w:val="IntenseEmphasis"/>
                <w:b/>
                <w:bCs w:val="0"/>
                <w:i w:val="0"/>
                <w:iCs w:val="0"/>
                <w:color w:val="595959"/>
              </w:rPr>
              <w:t xml:space="preserve"> 02.1</w:t>
            </w:r>
          </w:p>
        </w:tc>
        <w:tc>
          <w:tcPr>
            <w:tcW w:w="8075" w:type="dxa"/>
            <w:tcBorders>
              <w:bottom w:val="single" w:sz="4" w:space="0" w:color="A6A6A6"/>
            </w:tcBorders>
          </w:tcPr>
          <w:p w14:paraId="59CC6F81" w14:textId="60BA00AD" w:rsidR="00157F51" w:rsidRDefault="00157F51" w:rsidP="008528A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FDC">
              <w:rPr>
                <w:szCs w:val="18"/>
              </w:rPr>
              <w:t xml:space="preserve">The definitions </w:t>
            </w:r>
            <w:proofErr w:type="gramStart"/>
            <w:r w:rsidRPr="00D70FDC">
              <w:rPr>
                <w:szCs w:val="18"/>
              </w:rPr>
              <w:t>for ”</w:t>
            </w:r>
            <w:proofErr w:type="gramEnd"/>
            <w:r w:rsidRPr="00D70FDC">
              <w:rPr>
                <w:szCs w:val="18"/>
              </w:rPr>
              <w:t xml:space="preserve">Property Management” have been aligned with GRESB 2014 guidance. </w:t>
            </w:r>
          </w:p>
          <w:p w14:paraId="7F2F82AD" w14:textId="77777777" w:rsidR="002C7351" w:rsidRDefault="008528AE" w:rsidP="008528A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528AE">
              <w:rPr>
                <w:szCs w:val="18"/>
              </w:rPr>
              <w:t xml:space="preserve">Property management refers in this context to the day-to-day operation and execution of decisions for property assets. It does not refer to investment decision-making (e.g. acquisition decisions). </w:t>
            </w:r>
          </w:p>
          <w:p w14:paraId="7BA6003D" w14:textId="1AEB4D00" w:rsidR="00DE03B1" w:rsidRPr="008528AE" w:rsidRDefault="002C7351" w:rsidP="008528A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8292F">
              <w:rPr>
                <w:szCs w:val="18"/>
              </w:rPr>
              <w:t>Directly managed Assets are those for which your organisation is determined to have “operational control</w:t>
            </w:r>
            <w:r w:rsidRPr="009127F2">
              <w:rPr>
                <w:szCs w:val="18"/>
              </w:rPr>
              <w:t xml:space="preserve">”. </w:t>
            </w:r>
            <w:r w:rsidRPr="0038292F">
              <w:rPr>
                <w:szCs w:val="18"/>
              </w:rPr>
              <w:t>Where tenants or a single tenant has the greatest authority to introduce and implement operating policies and environmental policies, the tenant should be assumed to have operational control.</w:t>
            </w:r>
            <w:r>
              <w:rPr>
                <w:szCs w:val="18"/>
              </w:rPr>
              <w:t xml:space="preserve"> </w:t>
            </w:r>
            <w:r w:rsidR="00157F51" w:rsidRPr="0038292F">
              <w:rPr>
                <w:szCs w:val="18"/>
              </w:rPr>
              <w:t xml:space="preserve">In case both you and the tenant have the authority to introduce and implement </w:t>
            </w:r>
            <w:r w:rsidR="00157F51" w:rsidRPr="00D70FDC">
              <w:rPr>
                <w:szCs w:val="18"/>
              </w:rPr>
              <w:t>day-to-day operational procedures</w:t>
            </w:r>
            <w:r w:rsidR="00157F51" w:rsidRPr="0038292F">
              <w:rPr>
                <w:szCs w:val="18"/>
              </w:rPr>
              <w:t xml:space="preserve">, the asset </w:t>
            </w:r>
            <w:r w:rsidR="00157F51">
              <w:rPr>
                <w:szCs w:val="18"/>
              </w:rPr>
              <w:t>should be reported as directly m</w:t>
            </w:r>
            <w:r w:rsidR="00157F51" w:rsidRPr="0038292F">
              <w:rPr>
                <w:szCs w:val="18"/>
              </w:rPr>
              <w:t>anaged.</w:t>
            </w:r>
          </w:p>
        </w:tc>
      </w:tr>
      <w:tr w:rsidR="00DE03B1" w:rsidRPr="00D5451C" w14:paraId="04CADF1E" w14:textId="77777777" w:rsidTr="008528A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C9F552E" w14:textId="77777777" w:rsidR="00DE03B1" w:rsidRPr="000D72DF" w:rsidRDefault="008528AE" w:rsidP="00F64690">
            <w:pPr>
              <w:pStyle w:val="INDICATORNUMBER"/>
              <w:rPr>
                <w:rStyle w:val="IntenseEmphasis"/>
                <w:b/>
                <w:bCs w:val="0"/>
                <w:i w:val="0"/>
                <w:iCs w:val="0"/>
              </w:rPr>
            </w:pPr>
            <w:r>
              <w:rPr>
                <w:rStyle w:val="IntenseEmphasis"/>
                <w:b/>
                <w:bCs w:val="0"/>
                <w:i w:val="0"/>
                <w:iCs w:val="0"/>
                <w:color w:val="595959"/>
              </w:rPr>
              <w:t>PR</w:t>
            </w:r>
            <w:r w:rsidR="00DE03B1">
              <w:rPr>
                <w:rStyle w:val="IntenseEmphasis"/>
                <w:b/>
                <w:bCs w:val="0"/>
                <w:i w:val="0"/>
                <w:iCs w:val="0"/>
                <w:color w:val="595959"/>
              </w:rPr>
              <w:t xml:space="preserve"> 02.2</w:t>
            </w:r>
          </w:p>
        </w:tc>
        <w:tc>
          <w:tcPr>
            <w:tcW w:w="8075" w:type="dxa"/>
            <w:tcBorders>
              <w:top w:val="single" w:sz="4" w:space="0" w:color="A6A6A6"/>
              <w:bottom w:val="single" w:sz="4" w:space="0" w:color="A6A6A6"/>
            </w:tcBorders>
          </w:tcPr>
          <w:p w14:paraId="10BF3530" w14:textId="77777777" w:rsidR="00DE03B1" w:rsidRPr="00837EA2" w:rsidRDefault="008528AE" w:rsidP="008B5F4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8528AE">
              <w:rPr>
                <w:szCs w:val="18"/>
              </w:rPr>
              <w:t xml:space="preserve">This may include a description of those involved in managing your organisation’s properties.  </w:t>
            </w:r>
          </w:p>
        </w:tc>
      </w:tr>
      <w:tr w:rsidR="008528AE" w:rsidRPr="00D5451C" w14:paraId="509776C3" w14:textId="77777777" w:rsidTr="0094215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1F62A6F7" w14:textId="77777777" w:rsidR="008528AE" w:rsidRPr="008528AE" w:rsidRDefault="008528AE" w:rsidP="008528AE">
            <w:pPr>
              <w:pStyle w:val="INDICATORTEXT"/>
              <w:jc w:val="both"/>
              <w:rPr>
                <w:b/>
                <w:szCs w:val="18"/>
              </w:rPr>
            </w:pPr>
            <w:r w:rsidRPr="008528AE">
              <w:rPr>
                <w:b/>
                <w:szCs w:val="18"/>
              </w:rPr>
              <w:t>LOGIC</w:t>
            </w:r>
          </w:p>
        </w:tc>
      </w:tr>
      <w:tr w:rsidR="008528AE" w:rsidRPr="00D5451C" w14:paraId="03EEE1E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D21BD08" w14:textId="77777777" w:rsidR="008528AE" w:rsidRDefault="008528AE" w:rsidP="00F64690">
            <w:pPr>
              <w:pStyle w:val="INDICATORNUMBER"/>
              <w:rPr>
                <w:rStyle w:val="IntenseEmphasis"/>
                <w:b/>
                <w:bCs w:val="0"/>
                <w:i w:val="0"/>
                <w:iCs w:val="0"/>
                <w:color w:val="595959"/>
              </w:rPr>
            </w:pPr>
            <w:r>
              <w:rPr>
                <w:rStyle w:val="IntenseEmphasis"/>
                <w:b/>
                <w:bCs w:val="0"/>
                <w:i w:val="0"/>
                <w:iCs w:val="0"/>
                <w:color w:val="595959"/>
              </w:rPr>
              <w:t>PR 02</w:t>
            </w:r>
          </w:p>
        </w:tc>
        <w:tc>
          <w:tcPr>
            <w:tcW w:w="8075" w:type="dxa"/>
            <w:tcBorders>
              <w:top w:val="single" w:sz="4" w:space="0" w:color="A6A6A6"/>
              <w:bottom w:val="single" w:sz="4" w:space="0" w:color="0070C0"/>
            </w:tcBorders>
          </w:tcPr>
          <w:p w14:paraId="2BD0EADC" w14:textId="77777777" w:rsidR="008C6FC9" w:rsidRDefault="008C6FC9" w:rsidP="001A1990">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applicable if you report that some proportion of your property investments are </w:t>
            </w:r>
            <w:r w:rsidR="001A1990">
              <w:t xml:space="preserve">equity investments </w:t>
            </w:r>
            <w:r>
              <w:t xml:space="preserve">[01.1]. </w:t>
            </w:r>
          </w:p>
          <w:p w14:paraId="3D884CC0" w14:textId="77777777" w:rsidR="008528AE" w:rsidRPr="008528AE" w:rsidRDefault="008528AE" w:rsidP="003177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If </w:t>
            </w:r>
            <w:r w:rsidR="005D5A17">
              <w:t xml:space="preserve">some proportion of your </w:t>
            </w:r>
            <w:r>
              <w:t>property assets are managed by third-party property managers, then</w:t>
            </w:r>
            <w:r w:rsidR="008C6FC9">
              <w:t xml:space="preserve"> indicator</w:t>
            </w:r>
            <w:r>
              <w:t xml:space="preserve"> </w:t>
            </w:r>
            <w:r w:rsidR="008C6FC9">
              <w:t>[13] will</w:t>
            </w:r>
            <w:r w:rsidR="002B1C85">
              <w:t xml:space="preserve"> </w:t>
            </w:r>
            <w:r w:rsidR="008C6FC9">
              <w:t xml:space="preserve">be applicable.  </w:t>
            </w:r>
          </w:p>
        </w:tc>
      </w:tr>
    </w:tbl>
    <w:p w14:paraId="56C9AC06" w14:textId="17A59FAF" w:rsidR="007347C5" w:rsidRDefault="007347C5" w:rsidP="009127F2">
      <w:pPr>
        <w:pStyle w:val="NoSpacing"/>
        <w:spacing w:before="6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364FBD" w14:paraId="3FFEBAA2"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31818D54" w14:textId="77777777" w:rsidR="00364FBD" w:rsidRPr="004720C4" w:rsidRDefault="00364FBD" w:rsidP="009127F2">
            <w:pPr>
              <w:spacing w:after="80"/>
              <w:rPr>
                <w:rStyle w:val="IntenseEmphasis"/>
                <w:rFonts w:ascii="Calibri" w:eastAsia="MS PGothic" w:hAnsi="Calibri" w:cs="Times New Roman"/>
                <w:b w:val="0"/>
                <w:bCs w:val="0"/>
                <w:i w:val="0"/>
                <w:iCs w:val="0"/>
                <w:sz w:val="24"/>
                <w:szCs w:val="24"/>
                <w:lang w:eastAsia="en-US"/>
              </w:rPr>
            </w:pPr>
            <w:r>
              <w:rPr>
                <w:rStyle w:val="IntenseEmphasis"/>
                <w:b w:val="0"/>
                <w:i w:val="0"/>
                <w:color w:val="FFFFFF" w:themeColor="background1"/>
              </w:rPr>
              <w:t>PR 02</w:t>
            </w:r>
          </w:p>
        </w:tc>
        <w:tc>
          <w:tcPr>
            <w:tcW w:w="7087" w:type="dxa"/>
          </w:tcPr>
          <w:p w14:paraId="4A6BE6A3" w14:textId="77777777" w:rsidR="00364FBD" w:rsidRDefault="00364FBD" w:rsidP="009127F2">
            <w:pPr>
              <w:pStyle w:val="SectionIndicatorHeaderBOLD"/>
              <w:spacing w:before="80"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sz w:val="20"/>
                <w:szCs w:val="20"/>
                <w:lang w:eastAsia="en-US"/>
              </w:rPr>
            </w:pPr>
            <w:r w:rsidRPr="00B947F1">
              <w:rPr>
                <w:rStyle w:val="IntenseEmphasis"/>
                <w:b/>
                <w:i w:val="0"/>
                <w:color w:val="FFFFFF" w:themeColor="background1"/>
              </w:rPr>
              <w:t>DEFINITIONS</w:t>
            </w:r>
          </w:p>
        </w:tc>
      </w:tr>
      <w:tr w:rsidR="00364FBD" w:rsidRPr="00CF025D" w14:paraId="364F35D0" w14:textId="77777777" w:rsidTr="0094215A">
        <w:tc>
          <w:tcPr>
            <w:cnfStyle w:val="001000000000" w:firstRow="0" w:lastRow="0" w:firstColumn="1" w:lastColumn="0" w:oddVBand="0" w:evenVBand="0" w:oddHBand="0" w:evenHBand="0" w:firstRowFirstColumn="0" w:firstRowLastColumn="0" w:lastRowFirstColumn="0" w:lastRowLastColumn="0"/>
            <w:tcW w:w="2127" w:type="dxa"/>
          </w:tcPr>
          <w:p w14:paraId="203229A2" w14:textId="77777777" w:rsidR="00364FBD" w:rsidRPr="00534870" w:rsidRDefault="00364FBD" w:rsidP="009127F2">
            <w:pPr>
              <w:pStyle w:val="INDICATORNUMBER"/>
              <w:spacing w:before="80" w:after="80"/>
              <w:rPr>
                <w:rFonts w:eastAsia="Calibri"/>
              </w:rPr>
            </w:pPr>
            <w:r w:rsidRPr="00364FBD">
              <w:t>Third-party property managers</w:t>
            </w:r>
          </w:p>
        </w:tc>
        <w:tc>
          <w:tcPr>
            <w:tcW w:w="7087" w:type="dxa"/>
          </w:tcPr>
          <w:p w14:paraId="59769C43" w14:textId="77777777" w:rsidR="00364FBD" w:rsidRPr="006A6B62" w:rsidRDefault="00364FBD" w:rsidP="009127F2">
            <w:pPr>
              <w:spacing w:before="80" w:after="80" w:line="240" w:lineRule="auto"/>
              <w:cnfStyle w:val="000000000000" w:firstRow="0" w:lastRow="0" w:firstColumn="0" w:lastColumn="0" w:oddVBand="0" w:evenVBand="0" w:oddHBand="0" w:evenHBand="0" w:firstRowFirstColumn="0" w:firstRowLastColumn="0" w:lastRowFirstColumn="0" w:lastRowLastColumn="0"/>
              <w:rPr>
                <w:sz w:val="18"/>
              </w:rPr>
            </w:pPr>
            <w:r w:rsidRPr="00364FBD">
              <w:rPr>
                <w:color w:val="595959"/>
                <w:sz w:val="18"/>
              </w:rPr>
              <w:t>Organisations that manage all types of property assets (e.g. retail, commercial and residential) for other organisations. They provide advice and support in a range of areas (e.g. facilities management, accounting, compliance, maintenance and utilisation).</w:t>
            </w:r>
            <w:r>
              <w:rPr>
                <w:sz w:val="18"/>
              </w:rPr>
              <w:t xml:space="preserve"> </w:t>
            </w:r>
          </w:p>
        </w:tc>
      </w:tr>
      <w:tr w:rsidR="002C7351" w:rsidRPr="00CF025D" w14:paraId="629B9DDB" w14:textId="77777777" w:rsidTr="0094215A">
        <w:tc>
          <w:tcPr>
            <w:cnfStyle w:val="001000000000" w:firstRow="0" w:lastRow="0" w:firstColumn="1" w:lastColumn="0" w:oddVBand="0" w:evenVBand="0" w:oddHBand="0" w:evenHBand="0" w:firstRowFirstColumn="0" w:firstRowLastColumn="0" w:lastRowFirstColumn="0" w:lastRowLastColumn="0"/>
            <w:tcW w:w="2127" w:type="dxa"/>
          </w:tcPr>
          <w:p w14:paraId="13C8CF25" w14:textId="0703D6F1" w:rsidR="002C7351" w:rsidRPr="00364FBD" w:rsidRDefault="002C7351" w:rsidP="009127F2">
            <w:pPr>
              <w:pStyle w:val="INDICATORNUMBER"/>
              <w:spacing w:before="80" w:after="80"/>
            </w:pPr>
            <w:r>
              <w:t>Operational Control</w:t>
            </w:r>
          </w:p>
        </w:tc>
        <w:tc>
          <w:tcPr>
            <w:tcW w:w="7087" w:type="dxa"/>
          </w:tcPr>
          <w:p w14:paraId="19BF7FEE" w14:textId="503C77D7" w:rsidR="002C7351" w:rsidRPr="00364FBD" w:rsidRDefault="002C7351" w:rsidP="009127F2">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w:t>
            </w:r>
            <w:r w:rsidRPr="002C7351">
              <w:rPr>
                <w:color w:val="595959"/>
                <w:sz w:val="18"/>
              </w:rPr>
              <w:t xml:space="preserve"> is defined as having the ability to introduce and implement operating policies, health and safety policies, and/or environmental policies.</w:t>
            </w:r>
          </w:p>
        </w:tc>
      </w:tr>
    </w:tbl>
    <w:p w14:paraId="647261E1" w14:textId="7C46E2A5" w:rsidR="006164C2" w:rsidRDefault="006164C2">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44B5E" w14:paraId="08692378" w14:textId="77777777" w:rsidTr="009421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88C263" w14:textId="0C61D07C" w:rsidR="00944B5E" w:rsidRPr="00903B63" w:rsidRDefault="00944B5E" w:rsidP="0094215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89ECD4C" w14:textId="77777777" w:rsidR="00944B5E" w:rsidRPr="00903B63"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C55843A" w14:textId="77777777" w:rsidR="00944B5E" w:rsidRPr="00903B63"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72E9510" w14:textId="77777777" w:rsidR="00944B5E" w:rsidRPr="00903B63" w:rsidRDefault="00944B5E" w:rsidP="0094215A">
            <w:pPr>
              <w:widowControl/>
              <w:autoSpaceDE/>
              <w:autoSpaceDN/>
              <w:adjustRightInd/>
              <w:spacing w:after="0" w:line="240" w:lineRule="auto"/>
              <w:rPr>
                <w:rStyle w:val="IntenseEmphasis"/>
                <w:b w:val="0"/>
                <w:bCs w:val="0"/>
                <w:iCs w:val="0"/>
                <w:color w:val="FFFFFF" w:themeColor="background1"/>
              </w:rPr>
            </w:pPr>
            <w:r w:rsidRPr="00903B63">
              <w:t>Principle</w:t>
            </w:r>
          </w:p>
        </w:tc>
      </w:tr>
      <w:tr w:rsidR="00944B5E" w14:paraId="10359B90" w14:textId="77777777" w:rsidTr="0094215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C53F796" w14:textId="77777777" w:rsidR="00944B5E" w:rsidRPr="00903B63" w:rsidRDefault="00944B5E" w:rsidP="0094215A">
            <w:pPr>
              <w:pStyle w:val="SectionIndicatorHeaderText"/>
              <w:rPr>
                <w:rStyle w:val="IntenseEmphasis"/>
                <w:bCs w:val="0"/>
                <w:i w:val="0"/>
                <w:iCs w:val="0"/>
                <w:color w:val="FFFFFF" w:themeColor="background1"/>
              </w:rPr>
            </w:pPr>
            <w:r>
              <w:rPr>
                <w:rStyle w:val="IntenseEmphasis"/>
                <w:i w:val="0"/>
                <w:color w:val="FFFFFF" w:themeColor="background1"/>
              </w:rPr>
              <w:t>PR 03</w:t>
            </w:r>
          </w:p>
        </w:tc>
        <w:tc>
          <w:tcPr>
            <w:tcW w:w="3402" w:type="dxa"/>
            <w:shd w:val="clear" w:color="auto" w:fill="888888"/>
          </w:tcPr>
          <w:p w14:paraId="484446F7" w14:textId="77777777" w:rsidR="00944B5E" w:rsidRPr="00903B63"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52FCEB4" w14:textId="77777777" w:rsidR="00944B5E" w:rsidRPr="00E41723"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044A251" w14:textId="77777777" w:rsidR="00944B5E" w:rsidRPr="00903B63" w:rsidRDefault="00944B5E" w:rsidP="0094215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A73A26C" w14:textId="77777777" w:rsidR="0094215A" w:rsidRDefault="0094215A" w:rsidP="009127F2">
      <w:pPr>
        <w:pStyle w:val="INDICATORNUMBER"/>
        <w:spacing w:before="60" w:after="0"/>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4215A" w14:paraId="781E5ADD"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7EDE41E" w14:textId="77777777" w:rsidR="0094215A" w:rsidRPr="00903B63" w:rsidRDefault="0094215A" w:rsidP="0094215A">
            <w:pPr>
              <w:pStyle w:val="SectionIndicatorHeaderText"/>
              <w:rPr>
                <w:rStyle w:val="IntenseEmphasis"/>
                <w:b w:val="0"/>
                <w:bCs w:val="0"/>
                <w:i w:val="0"/>
                <w:iCs w:val="0"/>
                <w:color w:val="FFFFFF" w:themeColor="background1"/>
              </w:rPr>
            </w:pPr>
            <w:r>
              <w:rPr>
                <w:rStyle w:val="IntenseEmphasis"/>
                <w:i w:val="0"/>
                <w:color w:val="FFFFFF" w:themeColor="background1"/>
              </w:rPr>
              <w:t>PR 03</w:t>
            </w:r>
          </w:p>
        </w:tc>
        <w:tc>
          <w:tcPr>
            <w:tcW w:w="8080" w:type="dxa"/>
            <w:gridSpan w:val="2"/>
            <w:tcBorders>
              <w:top w:val="single" w:sz="4" w:space="0" w:color="595959" w:themeColor="text1" w:themeTint="A6"/>
              <w:bottom w:val="nil"/>
              <w:right w:val="single" w:sz="4" w:space="0" w:color="5A5A5A"/>
            </w:tcBorders>
            <w:shd w:val="clear" w:color="auto" w:fill="888888"/>
          </w:tcPr>
          <w:p w14:paraId="7884AFD4" w14:textId="77777777" w:rsidR="0094215A" w:rsidRPr="00903B63"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4215A" w14:paraId="72CCAAB7" w14:textId="77777777" w:rsidTr="009421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20B0EEF" w14:textId="77777777" w:rsidR="0094215A" w:rsidRDefault="0094215A" w:rsidP="0094215A">
            <w:pPr>
              <w:pStyle w:val="INDICATORNUMBER"/>
              <w:rPr>
                <w:rStyle w:val="IntenseEmphasis"/>
                <w:b/>
                <w:bCs w:val="0"/>
                <w:i w:val="0"/>
                <w:iCs w:val="0"/>
              </w:rPr>
            </w:pPr>
            <w:r>
              <w:rPr>
                <w:rStyle w:val="IntenseEmphasis"/>
                <w:b/>
                <w:bCs w:val="0"/>
                <w:i w:val="0"/>
                <w:iCs w:val="0"/>
                <w:color w:val="595959"/>
              </w:rPr>
              <w:t>PR 03.1</w:t>
            </w:r>
          </w:p>
        </w:tc>
        <w:tc>
          <w:tcPr>
            <w:tcW w:w="8080" w:type="dxa"/>
            <w:gridSpan w:val="2"/>
            <w:tcBorders>
              <w:top w:val="nil"/>
              <w:right w:val="single" w:sz="4" w:space="0" w:color="5A5A5A"/>
            </w:tcBorders>
          </w:tcPr>
          <w:p w14:paraId="4C4065B7" w14:textId="77777777" w:rsidR="0094215A" w:rsidRP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94215A">
              <w:t>Indicate up to three of your largest property types by AUM.</w:t>
            </w:r>
          </w:p>
        </w:tc>
      </w:tr>
      <w:tr w:rsidR="0094215A" w14:paraId="30BAA614" w14:textId="77777777" w:rsidTr="005E41F2">
        <w:trPr>
          <w:trHeight w:val="42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0263F60" w14:textId="77777777" w:rsidR="0094215A" w:rsidRPr="00AE100E" w:rsidRDefault="0094215A" w:rsidP="005E41F2">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1A566CE" w14:textId="77777777" w:rsidR="0094215A" w:rsidRPr="005E41F2" w:rsidRDefault="0094215A"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Types</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B89F092" w14:textId="77777777" w:rsidR="0094215A" w:rsidRPr="005E41F2" w:rsidRDefault="0094215A" w:rsidP="005E41F2">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Main property types (by AUM)</w:t>
            </w:r>
          </w:p>
        </w:tc>
      </w:tr>
      <w:tr w:rsidR="0094215A" w14:paraId="2D605F6B" w14:textId="77777777" w:rsidTr="0094215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C47CEF9" w14:textId="77777777" w:rsidR="0094215A" w:rsidRPr="00AE100E" w:rsidRDefault="0094215A" w:rsidP="0094215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21445D"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Largest property type </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CD368CA"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rsidR="005E41F2">
              <w:t xml:space="preserve"> </w:t>
            </w:r>
            <w:r w:rsidRPr="00225CB2">
              <w:t>Industrial</w:t>
            </w:r>
          </w:p>
          <w:p w14:paraId="5726C691"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Retail</w:t>
            </w:r>
          </w:p>
          <w:p w14:paraId="60B6963B"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Office</w:t>
            </w:r>
          </w:p>
          <w:p w14:paraId="724884AA"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Residential</w:t>
            </w:r>
          </w:p>
          <w:p w14:paraId="5035DD77"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Leisure/Hotel</w:t>
            </w:r>
          </w:p>
          <w:p w14:paraId="5047B53C"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Mixed use</w:t>
            </w:r>
            <w:r w:rsidRPr="00A049F9">
              <w:t xml:space="preserve"> </w:t>
            </w:r>
          </w:p>
          <w:p w14:paraId="2684CFA4" w14:textId="77777777" w:rsidR="0094215A" w:rsidRPr="00A049F9"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A049F9">
              <w:t>Other</w:t>
            </w:r>
            <w:r w:rsidR="005E41F2">
              <w:t>,</w:t>
            </w:r>
            <w:r w:rsidRPr="00A049F9">
              <w:t xml:space="preserve"> specify ___________</w:t>
            </w:r>
          </w:p>
        </w:tc>
      </w:tr>
      <w:tr w:rsidR="0094215A" w14:paraId="554A23B2" w14:textId="77777777" w:rsidTr="0094215A">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7D09A3" w14:textId="77777777" w:rsidR="0094215A" w:rsidRPr="00AE100E" w:rsidRDefault="0094215A" w:rsidP="0094215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A96289" w14:textId="77777777" w:rsidR="0094215A" w:rsidRDefault="0094215A" w:rsidP="0094215A">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Second largest property type </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9BCDCF0" w14:textId="77777777" w:rsidR="0094215A" w:rsidRDefault="0094215A" w:rsidP="0094215A">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94215A" w14:paraId="61C8C002" w14:textId="77777777" w:rsidTr="0094215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6CBDB7BF" w14:textId="77777777" w:rsidR="0094215A" w:rsidRPr="00AE100E" w:rsidRDefault="0094215A" w:rsidP="0094215A">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F4B8DA"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Third largest property type </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4776B2D" w14:textId="77777777" w:rsidR="0094215A" w:rsidRDefault="0094215A" w:rsidP="0094215A">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94215A" w14:paraId="7495438D" w14:textId="77777777" w:rsidTr="0094215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04B5D98" w14:textId="77777777" w:rsidR="0094215A" w:rsidRPr="00AE100E" w:rsidRDefault="0094215A" w:rsidP="0094215A">
            <w:pPr>
              <w:pStyle w:val="INDICATORNUMBER"/>
              <w:rPr>
                <w:rStyle w:val="IntenseEmphasis"/>
                <w:b/>
                <w:bCs w:val="0"/>
                <w:i w:val="0"/>
                <w:iCs w:val="0"/>
                <w:color w:val="595959"/>
              </w:rPr>
            </w:pPr>
            <w:r>
              <w:rPr>
                <w:rStyle w:val="IntenseEmphasis"/>
                <w:b/>
                <w:bCs w:val="0"/>
                <w:i w:val="0"/>
                <w:iCs w:val="0"/>
                <w:color w:val="595959"/>
              </w:rPr>
              <w:t>PR 03.2</w:t>
            </w:r>
          </w:p>
        </w:tc>
        <w:tc>
          <w:tcPr>
            <w:tcW w:w="8080" w:type="dxa"/>
            <w:gridSpan w:val="2"/>
            <w:tcBorders>
              <w:top w:val="single" w:sz="4" w:space="0" w:color="5A5A5A"/>
              <w:right w:val="single" w:sz="4" w:space="0" w:color="5A5A5A"/>
            </w:tcBorders>
            <w:shd w:val="clear" w:color="auto" w:fill="F2F2F2" w:themeFill="background1" w:themeFillShade="F2"/>
          </w:tcPr>
          <w:p w14:paraId="487AEE38" w14:textId="77777777" w:rsidR="0094215A" w:rsidRPr="00986592" w:rsidRDefault="0094215A" w:rsidP="0094215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94215A" w14:paraId="2B67A80F" w14:textId="77777777" w:rsidTr="0094215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2F1E04A5" w14:textId="77777777" w:rsidR="0094215A" w:rsidRPr="00AE100E" w:rsidRDefault="0094215A" w:rsidP="0094215A">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697B3F79" w14:textId="77777777" w:rsidR="0094215A" w:rsidRPr="00986592" w:rsidRDefault="0094215A" w:rsidP="0094215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503622A" w14:textId="77777777" w:rsidR="0094215A" w:rsidRDefault="0094215A" w:rsidP="009127F2">
      <w:pPr>
        <w:pStyle w:val="INDICATORNUMBER"/>
        <w:spacing w:before="60" w:after="0"/>
      </w:pPr>
    </w:p>
    <w:tbl>
      <w:tblPr>
        <w:tblStyle w:val="SubSectionMISCTableVOLUNTARY"/>
        <w:tblW w:w="9214" w:type="dxa"/>
        <w:tblInd w:w="5" w:type="dxa"/>
        <w:tblLook w:val="06A0" w:firstRow="1" w:lastRow="0" w:firstColumn="1" w:lastColumn="0" w:noHBand="1" w:noVBand="1"/>
      </w:tblPr>
      <w:tblGrid>
        <w:gridCol w:w="1134"/>
        <w:gridCol w:w="8080"/>
      </w:tblGrid>
      <w:tr w:rsidR="0094215A" w14:paraId="33E306BD"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45039CEB" w14:textId="77777777" w:rsidR="0094215A" w:rsidRPr="00191BC1" w:rsidRDefault="0094215A" w:rsidP="0094215A">
            <w:pPr>
              <w:pStyle w:val="SectionIndicatorHeaderText"/>
              <w:rPr>
                <w:rStyle w:val="IntenseEmphasis"/>
                <w:b w:val="0"/>
                <w:bCs w:val="0"/>
                <w:i w:val="0"/>
                <w:iCs w:val="0"/>
                <w:color w:val="FFFFFF" w:themeColor="background1"/>
              </w:rPr>
            </w:pPr>
            <w:r>
              <w:rPr>
                <w:rStyle w:val="IntenseEmphasis"/>
                <w:b w:val="0"/>
                <w:i w:val="0"/>
                <w:color w:val="FFFFFF" w:themeColor="background1"/>
              </w:rPr>
              <w:t>PR 03</w:t>
            </w:r>
          </w:p>
        </w:tc>
        <w:tc>
          <w:tcPr>
            <w:tcW w:w="8080" w:type="dxa"/>
          </w:tcPr>
          <w:p w14:paraId="63FD014E" w14:textId="77777777" w:rsidR="0094215A" w:rsidRPr="00191BC1"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4215A" w:rsidRPr="00CF025D" w14:paraId="5DF3ABB2" w14:textId="77777777" w:rsidTr="0094215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6541279C" w14:textId="77777777" w:rsidR="0094215A" w:rsidRPr="000D72DF" w:rsidRDefault="0094215A" w:rsidP="0094215A">
            <w:pPr>
              <w:pStyle w:val="INDICATORNUMBER"/>
              <w:rPr>
                <w:rStyle w:val="IntenseEmphasis"/>
                <w:b/>
                <w:bCs w:val="0"/>
                <w:i w:val="0"/>
                <w:iCs w:val="0"/>
              </w:rPr>
            </w:pPr>
            <w:r>
              <w:rPr>
                <w:rStyle w:val="IntenseEmphasis"/>
                <w:b/>
                <w:bCs w:val="0"/>
                <w:i w:val="0"/>
                <w:iCs w:val="0"/>
                <w:color w:val="595959"/>
              </w:rPr>
              <w:t>PR 03.1</w:t>
            </w:r>
          </w:p>
        </w:tc>
        <w:tc>
          <w:tcPr>
            <w:tcW w:w="8080" w:type="dxa"/>
            <w:tcBorders>
              <w:top w:val="single" w:sz="4" w:space="0" w:color="595959"/>
              <w:bottom w:val="single" w:sz="4" w:space="0" w:color="A6A6A6" w:themeColor="background1" w:themeShade="A6"/>
            </w:tcBorders>
          </w:tcPr>
          <w:p w14:paraId="7B90E605" w14:textId="77777777" w:rsidR="0094215A" w:rsidRDefault="0094215A" w:rsidP="0094215A">
            <w:pPr>
              <w:pStyle w:val="INDICATORTEXT"/>
              <w:cnfStyle w:val="000000000000" w:firstRow="0" w:lastRow="0" w:firstColumn="0" w:lastColumn="0" w:oddVBand="0" w:evenVBand="0" w:oddHBand="0" w:evenHBand="0" w:firstRowFirstColumn="0" w:firstRowLastColumn="0" w:lastRowFirstColumn="0" w:lastRowLastColumn="0"/>
            </w:pPr>
            <w:r w:rsidRPr="0094215A">
              <w:t>Determine the main property types by internally managed property assets under management. This will help contextualise your reported information in the rest of this module.</w:t>
            </w:r>
          </w:p>
          <w:p w14:paraId="19B1408F" w14:textId="7EC4A409" w:rsidR="00C01BC0" w:rsidRPr="00B01D44" w:rsidRDefault="00C01BC0" w:rsidP="00C01BC0">
            <w:pPr>
              <w:pStyle w:val="INDICATORTEXT"/>
              <w:cnfStyle w:val="000000000000" w:firstRow="0" w:lastRow="0" w:firstColumn="0" w:lastColumn="0" w:oddVBand="0" w:evenVBand="0" w:oddHBand="0" w:evenHBand="0" w:firstRowFirstColumn="0" w:firstRowLastColumn="0" w:lastRowFirstColumn="0" w:lastRowLastColumn="0"/>
            </w:pPr>
            <w:r w:rsidRPr="008738F1">
              <w:rPr>
                <w:szCs w:val="18"/>
              </w:rPr>
              <w:t xml:space="preserve">The options in this indicator are complementary to GRESB indicator </w:t>
            </w:r>
            <w:r>
              <w:rPr>
                <w:szCs w:val="18"/>
              </w:rPr>
              <w:t>RC5.1</w:t>
            </w:r>
            <w:r w:rsidRPr="008738F1">
              <w:rPr>
                <w:szCs w:val="18"/>
              </w:rPr>
              <w:t xml:space="preserve"> in the ‘</w:t>
            </w:r>
            <w:r>
              <w:rPr>
                <w:szCs w:val="18"/>
              </w:rPr>
              <w:t>Reporting Characteristics</w:t>
            </w:r>
            <w:r w:rsidRPr="008738F1">
              <w:rPr>
                <w:szCs w:val="18"/>
              </w:rPr>
              <w:t>’ section of the 201</w:t>
            </w:r>
            <w:r>
              <w:rPr>
                <w:szCs w:val="18"/>
              </w:rPr>
              <w:t>4</w:t>
            </w:r>
            <w:r w:rsidRPr="008738F1">
              <w:rPr>
                <w:szCs w:val="18"/>
              </w:rPr>
              <w:t xml:space="preserve"> GRESB survey.</w:t>
            </w:r>
          </w:p>
        </w:tc>
      </w:tr>
      <w:tr w:rsidR="0094215A" w:rsidRPr="00CF025D" w14:paraId="0628F670" w14:textId="77777777" w:rsidTr="0094215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E8CC2D3" w14:textId="77777777" w:rsidR="0094215A" w:rsidRDefault="0094215A" w:rsidP="0094215A">
            <w:pPr>
              <w:pStyle w:val="INDICATORNUMBER"/>
              <w:rPr>
                <w:rStyle w:val="IntenseEmphasis"/>
                <w:b/>
                <w:bCs w:val="0"/>
                <w:i w:val="0"/>
                <w:iCs w:val="0"/>
                <w:color w:val="595959"/>
              </w:rPr>
            </w:pPr>
            <w:r>
              <w:rPr>
                <w:rStyle w:val="IntenseEmphasis"/>
                <w:b/>
                <w:bCs w:val="0"/>
                <w:i w:val="0"/>
                <w:iCs w:val="0"/>
                <w:color w:val="595959"/>
              </w:rPr>
              <w:t>PR 03.2</w:t>
            </w:r>
          </w:p>
        </w:tc>
        <w:tc>
          <w:tcPr>
            <w:tcW w:w="8080" w:type="dxa"/>
            <w:tcBorders>
              <w:top w:val="single" w:sz="4" w:space="0" w:color="A6A6A6" w:themeColor="background1" w:themeShade="A6"/>
              <w:bottom w:val="single" w:sz="4" w:space="0" w:color="5A5A5A"/>
            </w:tcBorders>
          </w:tcPr>
          <w:p w14:paraId="7DECABB0" w14:textId="77777777" w:rsidR="005B6C8B" w:rsidRDefault="005B6C8B" w:rsidP="005B6C8B">
            <w:pPr>
              <w:pStyle w:val="INDICATORTEXT"/>
              <w:cnfStyle w:val="000000000000" w:firstRow="0" w:lastRow="0" w:firstColumn="0" w:lastColumn="0" w:oddVBand="0" w:evenVBand="0" w:oddHBand="0" w:evenHBand="0" w:firstRowFirstColumn="0" w:firstRowLastColumn="0" w:lastRowFirstColumn="0" w:lastRowLastColumn="0"/>
            </w:pPr>
            <w:r>
              <w:t xml:space="preserve">This may include a discussion of: </w:t>
            </w:r>
          </w:p>
          <w:p w14:paraId="5B08C40C" w14:textId="77777777" w:rsidR="005B6C8B" w:rsidRDefault="005B6C8B" w:rsidP="00EB2B13">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Typical property types, breakdown between single and multi-let, number of properties and types of tenants</w:t>
            </w:r>
          </w:p>
          <w:p w14:paraId="0940F36A" w14:textId="77777777" w:rsidR="005B6C8B" w:rsidRDefault="005B6C8B" w:rsidP="00EB2B13">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196D3E">
              <w:t xml:space="preserve">The proportion within your organisation’s overall </w:t>
            </w:r>
            <w:r>
              <w:t>property</w:t>
            </w:r>
            <w:r w:rsidRPr="00196D3E">
              <w:t xml:space="preserve"> portfolio accounted for by individual </w:t>
            </w:r>
            <w:r>
              <w:t>property</w:t>
            </w:r>
            <w:r w:rsidRPr="00196D3E">
              <w:t xml:space="preserve"> types</w:t>
            </w:r>
          </w:p>
          <w:p w14:paraId="717D88EE" w14:textId="77777777" w:rsidR="005B6C8B" w:rsidRDefault="005B6C8B" w:rsidP="00EB2B13">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323ABE">
              <w:t xml:space="preserve">Typical breakdown of </w:t>
            </w:r>
            <w:r>
              <w:t>property</w:t>
            </w:r>
            <w:r w:rsidRPr="00323ABE">
              <w:t xml:space="preserve"> investments </w:t>
            </w:r>
            <w:r>
              <w:t>between</w:t>
            </w:r>
            <w:r w:rsidRPr="00323ABE">
              <w:t xml:space="preserve"> greenfield and brownfield assets</w:t>
            </w:r>
          </w:p>
          <w:p w14:paraId="3F821B70" w14:textId="77777777" w:rsidR="0094215A" w:rsidRPr="00B01D44" w:rsidRDefault="005B6C8B" w:rsidP="005E41F2">
            <w:pPr>
              <w:pStyle w:val="INDICATORTEXT"/>
              <w:cnfStyle w:val="000000000000" w:firstRow="0" w:lastRow="0" w:firstColumn="0" w:lastColumn="0" w:oddVBand="0" w:evenVBand="0" w:oddHBand="0" w:evenHBand="0" w:firstRowFirstColumn="0" w:firstRowLastColumn="0" w:lastRowFirstColumn="0" w:lastRowLastColumn="0"/>
              <w:rPr>
                <w:i/>
              </w:rPr>
            </w:pPr>
            <w:r w:rsidRPr="00A049F9">
              <w:t>Please</w:t>
            </w:r>
            <w:r>
              <w:t xml:space="preserve"> </w:t>
            </w:r>
            <w:r w:rsidRPr="00A049F9">
              <w:t xml:space="preserve">refer to the </w:t>
            </w:r>
            <w:r w:rsidRPr="005E41F2">
              <w:rPr>
                <w:i/>
              </w:rPr>
              <w:t>Organisational Overview (OO)</w:t>
            </w:r>
            <w:r>
              <w:t xml:space="preserve">, indicator OO </w:t>
            </w:r>
            <w:r w:rsidR="005E41F2">
              <w:t>09</w:t>
            </w:r>
            <w:r>
              <w:t>, if your organisation has a significant focus on property and has described its typical property investments in this indicator</w:t>
            </w:r>
            <w:r w:rsidRPr="00A049F9">
              <w:t>.</w:t>
            </w:r>
          </w:p>
        </w:tc>
      </w:tr>
    </w:tbl>
    <w:p w14:paraId="6007CE7E" w14:textId="77777777" w:rsidR="00944B5E" w:rsidRDefault="00944B5E" w:rsidP="009127F2">
      <w:pPr>
        <w:pStyle w:val="INDICATORNUMBER"/>
        <w:spacing w:before="60" w:after="0"/>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000645" w14:paraId="2F7F0554" w14:textId="77777777" w:rsidTr="0040353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6A0B72EB" w14:textId="77777777" w:rsidR="00000645" w:rsidRPr="004720C4" w:rsidRDefault="00000645" w:rsidP="000D2CF8">
            <w:pPr>
              <w:pStyle w:val="SectionIndicatorHeaderText"/>
              <w:rPr>
                <w:rStyle w:val="IntenseEmphasis"/>
                <w:b w:val="0"/>
                <w:bCs w:val="0"/>
                <w:i w:val="0"/>
                <w:iCs w:val="0"/>
              </w:rPr>
            </w:pPr>
            <w:r>
              <w:rPr>
                <w:rStyle w:val="IntenseEmphasis"/>
                <w:b w:val="0"/>
                <w:i w:val="0"/>
                <w:color w:val="FFFFFF" w:themeColor="background1"/>
              </w:rPr>
              <w:t>PR 03</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780E697F" w14:textId="77777777" w:rsidR="00000645" w:rsidRDefault="00000645"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000645" w:rsidRPr="00CF025D" w14:paraId="54E81977"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A6A6A6" w:themeColor="background1" w:themeShade="A6"/>
            </w:tcBorders>
          </w:tcPr>
          <w:p w14:paraId="49BFD2AD" w14:textId="77777777" w:rsidR="00000645" w:rsidRPr="00000645" w:rsidRDefault="00000645" w:rsidP="00000645">
            <w:pPr>
              <w:pStyle w:val="INDICATORTEXT"/>
              <w:rPr>
                <w:b/>
              </w:rPr>
            </w:pPr>
            <w:r w:rsidRPr="00000645">
              <w:rPr>
                <w:b/>
              </w:rPr>
              <w:t>Industrial</w:t>
            </w:r>
          </w:p>
        </w:tc>
        <w:tc>
          <w:tcPr>
            <w:tcW w:w="6946" w:type="dxa"/>
            <w:tcBorders>
              <w:top w:val="single" w:sz="4" w:space="0" w:color="595959" w:themeColor="text1" w:themeTint="A6"/>
              <w:bottom w:val="single" w:sz="4" w:space="0" w:color="A6A6A6" w:themeColor="background1" w:themeShade="A6"/>
              <w:right w:val="single" w:sz="4" w:space="0" w:color="595959" w:themeColor="text1" w:themeTint="A6"/>
            </w:tcBorders>
          </w:tcPr>
          <w:p w14:paraId="45297EB9" w14:textId="77777777" w:rsidR="00000645" w:rsidRPr="00000645" w:rsidRDefault="00000645" w:rsidP="00000645">
            <w:pPr>
              <w:pStyle w:val="INDICATORTEXT"/>
              <w:cnfStyle w:val="000000000000" w:firstRow="0" w:lastRow="0" w:firstColumn="0" w:lastColumn="0" w:oddVBand="0" w:evenVBand="0" w:oddHBand="0" w:evenHBand="0" w:firstRowFirstColumn="0" w:firstRowLastColumn="0" w:lastRowFirstColumn="0" w:lastRowLastColumn="0"/>
            </w:pPr>
            <w:r w:rsidRPr="00000645">
              <w:t>Includes distribution warehouses, storage, garages and logistics centres</w:t>
            </w:r>
          </w:p>
        </w:tc>
      </w:tr>
      <w:tr w:rsidR="00000645" w:rsidRPr="00CF025D" w14:paraId="1DA1513A"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B448195" w14:textId="77777777" w:rsidR="00000645" w:rsidRPr="00000645" w:rsidRDefault="00000645" w:rsidP="00000645">
            <w:pPr>
              <w:pStyle w:val="INDICATORTEXT"/>
              <w:rPr>
                <w:b/>
              </w:rPr>
            </w:pPr>
            <w:r w:rsidRPr="00000645">
              <w:rPr>
                <w:b/>
              </w:rPr>
              <w:t>Retail</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EC7D2E4" w14:textId="77777777" w:rsidR="00000645" w:rsidRPr="00000645" w:rsidRDefault="00000645" w:rsidP="005E41F2">
            <w:pPr>
              <w:pStyle w:val="INDICATORTEXT"/>
              <w:cnfStyle w:val="000000000000" w:firstRow="0" w:lastRow="0" w:firstColumn="0" w:lastColumn="0" w:oddVBand="0" w:evenVBand="0" w:oddHBand="0" w:evenHBand="0" w:firstRowFirstColumn="0" w:firstRowLastColumn="0" w:lastRowFirstColumn="0" w:lastRowLastColumn="0"/>
            </w:pPr>
            <w:r w:rsidRPr="00000645">
              <w:t>Includes high street and out-of-town malls, individual retail stores, retail parks</w:t>
            </w:r>
          </w:p>
        </w:tc>
      </w:tr>
      <w:tr w:rsidR="00000645" w:rsidRPr="00CF025D" w14:paraId="1103EAB5"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754D572F" w14:textId="77777777" w:rsidR="00000645" w:rsidRPr="00000645" w:rsidRDefault="00000645" w:rsidP="00000645">
            <w:pPr>
              <w:pStyle w:val="INDICATORTEXT"/>
              <w:rPr>
                <w:b/>
              </w:rPr>
            </w:pPr>
            <w:r w:rsidRPr="00000645">
              <w:rPr>
                <w:b/>
              </w:rPr>
              <w:t>Office</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184BACDD" w14:textId="77777777" w:rsidR="00000645" w:rsidRPr="00000645" w:rsidRDefault="00000645" w:rsidP="00000645">
            <w:pPr>
              <w:pStyle w:val="INDICATORTEXT"/>
              <w:cnfStyle w:val="000000000000" w:firstRow="0" w:lastRow="0" w:firstColumn="0" w:lastColumn="0" w:oddVBand="0" w:evenVBand="0" w:oddHBand="0" w:evenHBand="0" w:firstRowFirstColumn="0" w:firstRowLastColumn="0" w:lastRowFirstColumn="0" w:lastRowLastColumn="0"/>
            </w:pPr>
            <w:r w:rsidRPr="00000645">
              <w:t>Includes office buildings and serviced offices</w:t>
            </w:r>
          </w:p>
        </w:tc>
      </w:tr>
      <w:tr w:rsidR="00000645" w:rsidRPr="00CF025D" w14:paraId="6C433AE6"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3B90FBD2" w14:textId="77777777" w:rsidR="00000645" w:rsidRPr="00000645" w:rsidRDefault="00000645" w:rsidP="00000645">
            <w:pPr>
              <w:pStyle w:val="INDICATORTEXT"/>
              <w:rPr>
                <w:b/>
              </w:rPr>
            </w:pPr>
            <w:r w:rsidRPr="00000645">
              <w:rPr>
                <w:b/>
              </w:rPr>
              <w:t>Residential</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15A0936" w14:textId="77777777" w:rsidR="00000645" w:rsidRPr="00000645" w:rsidRDefault="00000645" w:rsidP="00000645">
            <w:pPr>
              <w:pStyle w:val="INDICATORTEXT"/>
              <w:cnfStyle w:val="000000000000" w:firstRow="0" w:lastRow="0" w:firstColumn="0" w:lastColumn="0" w:oddVBand="0" w:evenVBand="0" w:oddHBand="0" w:evenHBand="0" w:firstRowFirstColumn="0" w:firstRowLastColumn="0" w:lastRowFirstColumn="0" w:lastRowLastColumn="0"/>
            </w:pPr>
            <w:r w:rsidRPr="00000645">
              <w:t>Includes multiple occupancy buildings</w:t>
            </w:r>
          </w:p>
        </w:tc>
      </w:tr>
      <w:tr w:rsidR="00000645" w:rsidRPr="00CF025D" w14:paraId="130F025A"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1F8B75C" w14:textId="77777777" w:rsidR="00000645" w:rsidRPr="00000645" w:rsidRDefault="00000645" w:rsidP="00000645">
            <w:pPr>
              <w:pStyle w:val="INDICATORTEXT"/>
              <w:rPr>
                <w:b/>
              </w:rPr>
            </w:pPr>
            <w:r w:rsidRPr="00000645">
              <w:rPr>
                <w:b/>
              </w:rPr>
              <w:t>Leisure/hotel</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D29CA53" w14:textId="77777777" w:rsidR="00000645" w:rsidRPr="00000645" w:rsidRDefault="00000645" w:rsidP="00000645">
            <w:pPr>
              <w:pStyle w:val="INDICATORTEXT"/>
              <w:cnfStyle w:val="000000000000" w:firstRow="0" w:lastRow="0" w:firstColumn="0" w:lastColumn="0" w:oddVBand="0" w:evenVBand="0" w:oddHBand="0" w:evenHBand="0" w:firstRowFirstColumn="0" w:firstRowLastColumn="0" w:lastRowFirstColumn="0" w:lastRowLastColumn="0"/>
            </w:pPr>
            <w:r w:rsidRPr="00000645">
              <w:t>Includes hotels, sports facilities and restaurants</w:t>
            </w:r>
          </w:p>
        </w:tc>
      </w:tr>
      <w:tr w:rsidR="00000645" w:rsidRPr="00CF025D" w14:paraId="0DA604E4"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595959" w:themeColor="text1" w:themeTint="A6"/>
            </w:tcBorders>
          </w:tcPr>
          <w:p w14:paraId="57D0069F" w14:textId="77777777" w:rsidR="00000645" w:rsidRPr="00000645" w:rsidRDefault="00000645" w:rsidP="00000645">
            <w:pPr>
              <w:pStyle w:val="INDICATORTEXT"/>
              <w:rPr>
                <w:b/>
              </w:rPr>
            </w:pPr>
            <w:r w:rsidRPr="00000645">
              <w:rPr>
                <w:b/>
              </w:rPr>
              <w:t>Mixed use</w:t>
            </w:r>
          </w:p>
        </w:tc>
        <w:tc>
          <w:tcPr>
            <w:tcW w:w="6946" w:type="dxa"/>
            <w:tcBorders>
              <w:top w:val="single" w:sz="4" w:space="0" w:color="A6A6A6" w:themeColor="background1" w:themeShade="A6"/>
              <w:bottom w:val="single" w:sz="4" w:space="0" w:color="595959" w:themeColor="text1" w:themeTint="A6"/>
              <w:right w:val="single" w:sz="4" w:space="0" w:color="595959" w:themeColor="text1" w:themeTint="A6"/>
            </w:tcBorders>
          </w:tcPr>
          <w:p w14:paraId="2343BFD4" w14:textId="77777777" w:rsidR="00000645" w:rsidRPr="00000645" w:rsidRDefault="00000645" w:rsidP="00000645">
            <w:pPr>
              <w:pStyle w:val="INDICATORTEXT"/>
              <w:cnfStyle w:val="000000000000" w:firstRow="0" w:lastRow="0" w:firstColumn="0" w:lastColumn="0" w:oddVBand="0" w:evenVBand="0" w:oddHBand="0" w:evenHBand="0" w:firstRowFirstColumn="0" w:firstRowLastColumn="0" w:lastRowFirstColumn="0" w:lastRowLastColumn="0"/>
            </w:pPr>
            <w:r w:rsidRPr="00000645">
              <w:t>Property which combines one or more of the above uses</w:t>
            </w:r>
          </w:p>
        </w:tc>
      </w:tr>
    </w:tbl>
    <w:tbl>
      <w:tblPr>
        <w:tblStyle w:val="SubSectionIndicatorHeaderVOLUNTARY"/>
        <w:tblW w:w="9194" w:type="dxa"/>
        <w:tblInd w:w="0" w:type="dxa"/>
        <w:tblLayout w:type="fixed"/>
        <w:tblLook w:val="07E0" w:firstRow="1" w:lastRow="1" w:firstColumn="1" w:lastColumn="1" w:noHBand="1" w:noVBand="1"/>
      </w:tblPr>
      <w:tblGrid>
        <w:gridCol w:w="1134"/>
        <w:gridCol w:w="3402"/>
        <w:gridCol w:w="3424"/>
        <w:gridCol w:w="1234"/>
      </w:tblGrid>
      <w:tr w:rsidR="00B01D44" w14:paraId="1BB2F950"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E4B835C"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24231C4"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B068D9F"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CD38F15"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4F212D42"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BF046CF" w14:textId="77777777" w:rsidR="00B01D44" w:rsidRPr="00903B63" w:rsidRDefault="00F90B97" w:rsidP="00F64690">
            <w:pPr>
              <w:pStyle w:val="SectionIndicatorHeaderText"/>
              <w:rPr>
                <w:rStyle w:val="IntenseEmphasis"/>
                <w:bCs w:val="0"/>
                <w:i w:val="0"/>
                <w:iCs w:val="0"/>
                <w:color w:val="FFFFFF" w:themeColor="background1"/>
              </w:rPr>
            </w:pPr>
            <w:r>
              <w:rPr>
                <w:rStyle w:val="IntenseEmphasis"/>
                <w:i w:val="0"/>
                <w:color w:val="FFFFFF" w:themeColor="background1"/>
              </w:rPr>
              <w:t>PR</w:t>
            </w:r>
            <w:r w:rsidR="00B01D44">
              <w:rPr>
                <w:rStyle w:val="IntenseEmphasis"/>
                <w:i w:val="0"/>
                <w:color w:val="FFFFFF" w:themeColor="background1"/>
              </w:rPr>
              <w:t xml:space="preserve"> 0</w:t>
            </w:r>
            <w:r>
              <w:rPr>
                <w:rStyle w:val="IntenseEmphasis"/>
                <w:i w:val="0"/>
                <w:color w:val="FFFFFF" w:themeColor="background1"/>
              </w:rPr>
              <w:t>4</w:t>
            </w:r>
          </w:p>
        </w:tc>
        <w:tc>
          <w:tcPr>
            <w:tcW w:w="3402" w:type="dxa"/>
            <w:shd w:val="clear" w:color="auto" w:fill="888888"/>
          </w:tcPr>
          <w:p w14:paraId="2EBCB6D8"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EB418E3"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887CC98"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7B402ED0"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74729D69"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46F9CAE" w14:textId="77777777" w:rsidR="00B01D44" w:rsidRPr="00903B63" w:rsidRDefault="00B01D44" w:rsidP="00F64690">
            <w:pPr>
              <w:pStyle w:val="SectionIndicatorHeaderText"/>
              <w:rPr>
                <w:rStyle w:val="IntenseEmphasis"/>
                <w:b w:val="0"/>
                <w:bCs w:val="0"/>
                <w:i w:val="0"/>
                <w:iCs w:val="0"/>
                <w:color w:val="FFFFFF" w:themeColor="background1"/>
              </w:rPr>
            </w:pPr>
            <w:r>
              <w:rPr>
                <w:rStyle w:val="IntenseEmphasis"/>
                <w:i w:val="0"/>
                <w:color w:val="FFFFFF" w:themeColor="background1"/>
              </w:rPr>
              <w:t>P</w:t>
            </w:r>
            <w:r w:rsidR="00F90B97">
              <w:rPr>
                <w:rStyle w:val="IntenseEmphasis"/>
                <w:i w:val="0"/>
                <w:color w:val="FFFFFF" w:themeColor="background1"/>
              </w:rPr>
              <w:t>R 04</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45163E39"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14:paraId="163FEAAC" w14:textId="77777777" w:rsidTr="00E239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06C84B8" w14:textId="77777777" w:rsidR="00B01D44" w:rsidRDefault="00F90B97" w:rsidP="00F64690">
            <w:pPr>
              <w:pStyle w:val="INDICATORNUMBER"/>
              <w:rPr>
                <w:rStyle w:val="IntenseEmphasis"/>
                <w:b/>
                <w:bCs w:val="0"/>
                <w:i w:val="0"/>
                <w:iCs w:val="0"/>
              </w:rPr>
            </w:pPr>
            <w:r>
              <w:rPr>
                <w:rStyle w:val="IntenseEmphasis"/>
                <w:b/>
                <w:bCs w:val="0"/>
                <w:i w:val="0"/>
                <w:iCs w:val="0"/>
                <w:color w:val="595959"/>
              </w:rPr>
              <w:t>PR 04</w:t>
            </w:r>
            <w:r w:rsidR="00B01D44">
              <w:rPr>
                <w:rStyle w:val="IntenseEmphasis"/>
                <w:b/>
                <w:bCs w:val="0"/>
                <w:i w:val="0"/>
                <w:iCs w:val="0"/>
                <w:color w:val="595959"/>
              </w:rPr>
              <w:t>.1</w:t>
            </w:r>
          </w:p>
        </w:tc>
        <w:tc>
          <w:tcPr>
            <w:tcW w:w="8080" w:type="dxa"/>
            <w:tcBorders>
              <w:top w:val="nil"/>
              <w:right w:val="single" w:sz="4" w:space="0" w:color="595959" w:themeColor="text1" w:themeTint="A6"/>
            </w:tcBorders>
          </w:tcPr>
          <w:p w14:paraId="567F8E97" w14:textId="77777777" w:rsidR="00B01D44" w:rsidRPr="00F90B97" w:rsidRDefault="00F90B97" w:rsidP="00F64690">
            <w:pPr>
              <w:pStyle w:val="INDICATORTEXT"/>
              <w:cnfStyle w:val="000000100000" w:firstRow="0" w:lastRow="0" w:firstColumn="0" w:lastColumn="0" w:oddVBand="0" w:evenVBand="0" w:oddHBand="1" w:evenHBand="0" w:firstRowFirstColumn="0" w:firstRowLastColumn="0" w:lastRowFirstColumn="0" w:lastRowLastColumn="0"/>
            </w:pPr>
            <w:r w:rsidRPr="00F90B97">
              <w:t>Provide a brief overview of your organisation’s approach to responsible investment in property where you have equity stakes.</w:t>
            </w:r>
          </w:p>
        </w:tc>
      </w:tr>
      <w:tr w:rsidR="00B01D44" w14:paraId="655E31F7" w14:textId="77777777" w:rsidTr="00E239A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tcPr>
          <w:p w14:paraId="2451C0C0" w14:textId="77777777" w:rsidR="00B01D44" w:rsidRPr="00AE100E" w:rsidRDefault="00B01D44"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76210F0"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90B97" w14:paraId="689E8527" w14:textId="77777777" w:rsidTr="00E239A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tcBorders>
          </w:tcPr>
          <w:p w14:paraId="163BCA07" w14:textId="77777777" w:rsidR="00F90B97" w:rsidRPr="00AE100E" w:rsidRDefault="00F90B97" w:rsidP="00F64690">
            <w:pPr>
              <w:pStyle w:val="INDICATORNUMBER"/>
              <w:rPr>
                <w:rStyle w:val="IntenseEmphasis"/>
                <w:b/>
                <w:bCs w:val="0"/>
                <w:i w:val="0"/>
                <w:iCs w:val="0"/>
                <w:color w:val="595959"/>
              </w:rPr>
            </w:pPr>
            <w:r>
              <w:rPr>
                <w:rStyle w:val="IntenseEmphasis"/>
                <w:b/>
                <w:bCs w:val="0"/>
                <w:i w:val="0"/>
                <w:iCs w:val="0"/>
                <w:color w:val="595959"/>
              </w:rPr>
              <w:t>PR 04.2</w:t>
            </w:r>
          </w:p>
        </w:tc>
        <w:tc>
          <w:tcPr>
            <w:tcW w:w="8080" w:type="dxa"/>
            <w:tcBorders>
              <w:top w:val="single" w:sz="4" w:space="0" w:color="595959" w:themeColor="text1" w:themeTint="A6"/>
              <w:right w:val="single" w:sz="4" w:space="0" w:color="595959" w:themeColor="text1" w:themeTint="A6"/>
            </w:tcBorders>
            <w:shd w:val="clear" w:color="auto" w:fill="F2F2F2" w:themeFill="background1" w:themeFillShade="F2"/>
          </w:tcPr>
          <w:p w14:paraId="52F91699" w14:textId="77777777" w:rsidR="00F90B97" w:rsidRPr="00F90B97" w:rsidRDefault="00F90B97" w:rsidP="00F64690">
            <w:pPr>
              <w:pStyle w:val="INDICATORTEXT"/>
              <w:cnfStyle w:val="000000100000" w:firstRow="0" w:lastRow="0" w:firstColumn="0" w:lastColumn="0" w:oddVBand="0" w:evenVBand="0" w:oddHBand="1" w:evenHBand="0" w:firstRowFirstColumn="0" w:firstRowLastColumn="0" w:lastRowFirstColumn="0" w:lastRowLastColumn="0"/>
            </w:pPr>
            <w:r w:rsidRPr="00F90B97">
              <w:t>Provide a brief overview of your organisation’s approach to responsible investment in property where you hold debt.</w:t>
            </w:r>
          </w:p>
        </w:tc>
      </w:tr>
      <w:tr w:rsidR="00F90B97" w14:paraId="68A65482" w14:textId="77777777" w:rsidTr="001C2FC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4CF57ABF" w14:textId="77777777" w:rsidR="00F90B97" w:rsidRPr="00AE100E" w:rsidRDefault="00F90B97"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2D6E05A8" w14:textId="77777777" w:rsidR="00F90B97" w:rsidRPr="00986592" w:rsidRDefault="00F90B97"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97FA9D" w14:textId="77777777" w:rsidR="00B01D44" w:rsidRDefault="00B01D44" w:rsidP="00F90B9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14:paraId="5D32B99D"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ADDA956" w14:textId="77777777" w:rsidR="00B01D44" w:rsidRPr="00191BC1" w:rsidRDefault="00CE796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B01D44">
              <w:rPr>
                <w:rStyle w:val="IntenseEmphasis"/>
                <w:b w:val="0"/>
                <w:i w:val="0"/>
                <w:color w:val="FFFFFF" w:themeColor="background1"/>
              </w:rPr>
              <w:t xml:space="preserve"> 0</w:t>
            </w:r>
            <w:r>
              <w:rPr>
                <w:rStyle w:val="IntenseEmphasis"/>
                <w:b w:val="0"/>
                <w:i w:val="0"/>
                <w:color w:val="FFFFFF" w:themeColor="background1"/>
              </w:rPr>
              <w:t>4</w:t>
            </w:r>
          </w:p>
        </w:tc>
        <w:tc>
          <w:tcPr>
            <w:tcW w:w="8080" w:type="dxa"/>
          </w:tcPr>
          <w:p w14:paraId="59100CB0" w14:textId="77777777" w:rsidR="00B01D44" w:rsidRPr="00191BC1"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01D44" w:rsidRPr="00CF025D" w14:paraId="0C172916"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63D7840A" w14:textId="77777777" w:rsidR="00B01D44" w:rsidRPr="000D72DF" w:rsidRDefault="00CE7969" w:rsidP="00F64690">
            <w:pPr>
              <w:pStyle w:val="INDICATORNUMBER"/>
              <w:rPr>
                <w:rStyle w:val="IntenseEmphasis"/>
                <w:b/>
                <w:bCs w:val="0"/>
                <w:i w:val="0"/>
                <w:iCs w:val="0"/>
              </w:rPr>
            </w:pPr>
            <w:r>
              <w:rPr>
                <w:rStyle w:val="IntenseEmphasis"/>
                <w:b/>
                <w:bCs w:val="0"/>
                <w:i w:val="0"/>
                <w:iCs w:val="0"/>
                <w:color w:val="595959"/>
              </w:rPr>
              <w:t>PR</w:t>
            </w:r>
            <w:r w:rsidR="00B01D44">
              <w:rPr>
                <w:rStyle w:val="IntenseEmphasis"/>
                <w:b/>
                <w:bCs w:val="0"/>
                <w:i w:val="0"/>
                <w:iCs w:val="0"/>
                <w:color w:val="595959"/>
              </w:rPr>
              <w:t xml:space="preserve"> 0</w:t>
            </w:r>
            <w:r>
              <w:rPr>
                <w:rStyle w:val="IntenseEmphasis"/>
                <w:b/>
                <w:bCs w:val="0"/>
                <w:i w:val="0"/>
                <w:iCs w:val="0"/>
                <w:color w:val="595959"/>
              </w:rPr>
              <w:t>4</w:t>
            </w:r>
          </w:p>
        </w:tc>
        <w:tc>
          <w:tcPr>
            <w:tcW w:w="8080" w:type="dxa"/>
            <w:tcBorders>
              <w:top w:val="single" w:sz="4" w:space="0" w:color="595959"/>
              <w:bottom w:val="single" w:sz="4" w:space="0" w:color="A6A6A6" w:themeColor="background1" w:themeShade="A6"/>
            </w:tcBorders>
          </w:tcPr>
          <w:p w14:paraId="67B214D0" w14:textId="77777777" w:rsidR="00B01D44" w:rsidRPr="00B01D44" w:rsidRDefault="00CE7969" w:rsidP="00F64690">
            <w:pPr>
              <w:pStyle w:val="INDICATORTEXT"/>
              <w:cnfStyle w:val="000000000000" w:firstRow="0" w:lastRow="0" w:firstColumn="0" w:lastColumn="0" w:oddVBand="0" w:evenVBand="0" w:oddHBand="0" w:evenHBand="0" w:firstRowFirstColumn="0" w:firstRowLastColumn="0" w:lastRowFirstColumn="0" w:lastRowLastColumn="0"/>
            </w:pPr>
            <w:r w:rsidRPr="00CE7969">
              <w:t xml:space="preserve">This indicator enables you to describe your organisation’s responsible investment approach to property where you make equity and/or debt investments. Please describe here your direct investments in property. Your investments in property funds managed by other managers on your behalf are captured in </w:t>
            </w:r>
            <w:r w:rsidRPr="00C9019C">
              <w:t xml:space="preserve">the </w:t>
            </w:r>
            <w:r w:rsidRPr="00E239AA">
              <w:rPr>
                <w:i/>
              </w:rPr>
              <w:t>Indirect - Manager Selection, Appointment and Monitoring (SAM)</w:t>
            </w:r>
            <w:r w:rsidRPr="00C9019C">
              <w:t xml:space="preserve"> module.</w:t>
            </w:r>
          </w:p>
        </w:tc>
      </w:tr>
      <w:tr w:rsidR="00B01D44" w:rsidRPr="00CF025D" w14:paraId="3CC40EAA" w14:textId="77777777" w:rsidTr="00CE796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13CC0C04" w14:textId="77777777" w:rsidR="00B01D44" w:rsidRDefault="00CE7969" w:rsidP="00F64690">
            <w:pPr>
              <w:pStyle w:val="INDICATORNUMBER"/>
              <w:rPr>
                <w:rStyle w:val="IntenseEmphasis"/>
                <w:b/>
                <w:bCs w:val="0"/>
                <w:i w:val="0"/>
                <w:iCs w:val="0"/>
                <w:color w:val="595959"/>
              </w:rPr>
            </w:pPr>
            <w:r>
              <w:rPr>
                <w:rStyle w:val="IntenseEmphasis"/>
                <w:b/>
                <w:bCs w:val="0"/>
                <w:i w:val="0"/>
                <w:iCs w:val="0"/>
                <w:color w:val="595959"/>
              </w:rPr>
              <w:t>PR 04</w:t>
            </w:r>
            <w:r w:rsidR="00B01D44">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BBFEF8F" w14:textId="77777777" w:rsidR="00B01D44" w:rsidRPr="00B01D44" w:rsidRDefault="00CE7969" w:rsidP="00FD5C41">
            <w:pPr>
              <w:pStyle w:val="INDICATORTEXT"/>
              <w:cnfStyle w:val="000000000000" w:firstRow="0" w:lastRow="0" w:firstColumn="0" w:lastColumn="0" w:oddVBand="0" w:evenVBand="0" w:oddHBand="0" w:evenHBand="0" w:firstRowFirstColumn="0" w:firstRowLastColumn="0" w:lastRowFirstColumn="0" w:lastRowLastColumn="0"/>
              <w:rPr>
                <w:i/>
              </w:rPr>
            </w:pPr>
            <w:r>
              <w:t xml:space="preserve">This may include a discussion of how your </w:t>
            </w:r>
            <w:r w:rsidRPr="00D0347B">
              <w:t xml:space="preserve">property </w:t>
            </w:r>
            <w:r>
              <w:t>portfolio</w:t>
            </w:r>
            <w:r w:rsidRPr="00D0347B">
              <w:t xml:space="preserve"> </w:t>
            </w:r>
            <w:r>
              <w:t>characteristics (level of ownership, property management role, type of property, geographical spread, d</w:t>
            </w:r>
            <w:r w:rsidRPr="00CD5AEF">
              <w:t>ivision between brownfield and greenfield</w:t>
            </w:r>
            <w:r>
              <w:t xml:space="preserve"> etc.) affects the way you may</w:t>
            </w:r>
            <w:r w:rsidRPr="00D0347B">
              <w:t xml:space="preserve"> influence the operations of </w:t>
            </w:r>
            <w:r>
              <w:t xml:space="preserve">your </w:t>
            </w:r>
            <w:r w:rsidRPr="00D0347B">
              <w:t>properties</w:t>
            </w:r>
            <w:r>
              <w:t xml:space="preserve"> and thus responsible investment implementation</w:t>
            </w:r>
            <w:r w:rsidRPr="00D0347B">
              <w:t>.</w:t>
            </w:r>
          </w:p>
        </w:tc>
      </w:tr>
      <w:tr w:rsidR="00CE7969" w:rsidRPr="00CF025D" w14:paraId="05CC37BB" w14:textId="77777777" w:rsidTr="00B15D0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9E18BD7" w14:textId="77777777" w:rsidR="00CE7969" w:rsidRDefault="00CE7969" w:rsidP="00F64690">
            <w:pPr>
              <w:pStyle w:val="INDICATORNUMBER"/>
              <w:rPr>
                <w:rStyle w:val="IntenseEmphasis"/>
                <w:b/>
                <w:bCs w:val="0"/>
                <w:i w:val="0"/>
                <w:iCs w:val="0"/>
                <w:color w:val="595959"/>
              </w:rPr>
            </w:pPr>
            <w:r>
              <w:rPr>
                <w:rStyle w:val="IntenseEmphasis"/>
                <w:b/>
                <w:bCs w:val="0"/>
                <w:i w:val="0"/>
                <w:iCs w:val="0"/>
                <w:color w:val="595959"/>
              </w:rPr>
              <w:t>PR 04.2</w:t>
            </w:r>
          </w:p>
        </w:tc>
        <w:tc>
          <w:tcPr>
            <w:tcW w:w="8080" w:type="dxa"/>
            <w:tcBorders>
              <w:top w:val="single" w:sz="4" w:space="0" w:color="A6A6A6" w:themeColor="background1" w:themeShade="A6"/>
              <w:bottom w:val="single" w:sz="4" w:space="0" w:color="A6A6A6" w:themeColor="background1" w:themeShade="A6"/>
            </w:tcBorders>
          </w:tcPr>
          <w:p w14:paraId="3CEC4398" w14:textId="77777777" w:rsidR="00CE7969" w:rsidRDefault="00CE7969" w:rsidP="00E239AA">
            <w:pPr>
              <w:pStyle w:val="INDICATORTEXT"/>
              <w:cnfStyle w:val="000000000000" w:firstRow="0" w:lastRow="0" w:firstColumn="0" w:lastColumn="0" w:oddVBand="0" w:evenVBand="0" w:oddHBand="0" w:evenHBand="0" w:firstRowFirstColumn="0" w:firstRowLastColumn="0" w:lastRowFirstColumn="0" w:lastRowLastColumn="0"/>
            </w:pPr>
            <w:r>
              <w:t xml:space="preserve">For property debt, </w:t>
            </w:r>
            <w:r w:rsidR="00C9019C">
              <w:t xml:space="preserve">in addition to guidance under </w:t>
            </w:r>
            <w:r w:rsidR="00E239AA">
              <w:t xml:space="preserve">PR </w:t>
            </w:r>
            <w:r>
              <w:t xml:space="preserve">04.1, you may wish to comment on your application of responsible investment strategies or recognised standards. </w:t>
            </w:r>
          </w:p>
        </w:tc>
      </w:tr>
      <w:tr w:rsidR="00B15D0E" w:rsidRPr="00CF025D" w14:paraId="76085176" w14:textId="77777777" w:rsidTr="00B15D0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1B10A6A" w14:textId="77777777" w:rsidR="00B15D0E" w:rsidRDefault="00B15D0E" w:rsidP="00E239AA">
            <w:pPr>
              <w:pStyle w:val="INDICATORTEXT"/>
            </w:pPr>
            <w:r w:rsidRPr="00FF075D">
              <w:rPr>
                <w:b/>
              </w:rPr>
              <w:t>LOGIC</w:t>
            </w:r>
          </w:p>
        </w:tc>
      </w:tr>
      <w:tr w:rsidR="00B15D0E" w:rsidRPr="00CF025D" w14:paraId="1C87CABD"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4013BA00" w14:textId="77777777" w:rsidR="00B15D0E" w:rsidRDefault="00B15D0E" w:rsidP="00B15D0E">
            <w:pPr>
              <w:pStyle w:val="INDICATORNUMBER"/>
              <w:rPr>
                <w:rStyle w:val="IntenseEmphasis"/>
                <w:b/>
                <w:bCs w:val="0"/>
                <w:i w:val="0"/>
                <w:iCs w:val="0"/>
                <w:color w:val="595959"/>
              </w:rPr>
            </w:pPr>
            <w:r>
              <w:rPr>
                <w:rStyle w:val="IntenseEmphasis"/>
                <w:b/>
                <w:bCs w:val="0"/>
                <w:i w:val="0"/>
                <w:iCs w:val="0"/>
                <w:color w:val="595959"/>
              </w:rPr>
              <w:t>PR 04</w:t>
            </w:r>
          </w:p>
        </w:tc>
        <w:tc>
          <w:tcPr>
            <w:tcW w:w="8080" w:type="dxa"/>
            <w:tcBorders>
              <w:top w:val="single" w:sz="4" w:space="0" w:color="A6A6A6" w:themeColor="background1" w:themeShade="A6"/>
              <w:bottom w:val="single" w:sz="4" w:space="0" w:color="5A5A5A"/>
            </w:tcBorders>
          </w:tcPr>
          <w:p w14:paraId="387C1E1C" w14:textId="77777777" w:rsidR="00B15D0E" w:rsidRDefault="00B15D0E" w:rsidP="00B15D0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I</w:t>
            </w:r>
            <w:r w:rsidRPr="00C329D9">
              <w:rPr>
                <w:color w:val="595959"/>
                <w:sz w:val="18"/>
                <w:szCs w:val="18"/>
              </w:rPr>
              <w:t xml:space="preserve">ndicator </w:t>
            </w:r>
            <w:r>
              <w:rPr>
                <w:color w:val="595959"/>
                <w:sz w:val="18"/>
                <w:szCs w:val="18"/>
              </w:rPr>
              <w:t xml:space="preserve">[04.1] </w:t>
            </w:r>
            <w:r w:rsidRPr="00C329D9">
              <w:rPr>
                <w:color w:val="595959"/>
                <w:sz w:val="18"/>
                <w:szCs w:val="18"/>
              </w:rPr>
              <w:t xml:space="preserve">will be applicable if you reported that your organisation </w:t>
            </w:r>
            <w:r>
              <w:rPr>
                <w:color w:val="595959"/>
                <w:sz w:val="18"/>
                <w:szCs w:val="18"/>
              </w:rPr>
              <w:t xml:space="preserve">has equity investments in property </w:t>
            </w:r>
            <w:r w:rsidRPr="00C329D9">
              <w:rPr>
                <w:color w:val="595959"/>
                <w:sz w:val="18"/>
                <w:szCs w:val="18"/>
              </w:rPr>
              <w:t>[</w:t>
            </w:r>
            <w:r>
              <w:rPr>
                <w:color w:val="595959"/>
                <w:sz w:val="18"/>
                <w:szCs w:val="18"/>
              </w:rPr>
              <w:t>01</w:t>
            </w:r>
            <w:r w:rsidRPr="00C329D9">
              <w:rPr>
                <w:color w:val="595959"/>
                <w:sz w:val="18"/>
                <w:szCs w:val="18"/>
              </w:rPr>
              <w:t>.</w:t>
            </w:r>
            <w:r>
              <w:rPr>
                <w:color w:val="595959"/>
                <w:sz w:val="18"/>
                <w:szCs w:val="18"/>
              </w:rPr>
              <w:t>1</w:t>
            </w:r>
            <w:r w:rsidRPr="00C329D9">
              <w:rPr>
                <w:color w:val="595959"/>
                <w:sz w:val="18"/>
                <w:szCs w:val="18"/>
              </w:rPr>
              <w:t>]</w:t>
            </w:r>
            <w:r>
              <w:rPr>
                <w:color w:val="595959"/>
                <w:sz w:val="18"/>
                <w:szCs w:val="18"/>
              </w:rPr>
              <w:t>.</w:t>
            </w:r>
          </w:p>
          <w:p w14:paraId="7A0D285E" w14:textId="77777777" w:rsidR="00B15D0E" w:rsidRDefault="00B15D0E" w:rsidP="00B15D0E">
            <w:pPr>
              <w:pStyle w:val="INDICATORTEXT"/>
              <w:cnfStyle w:val="000000000000" w:firstRow="0" w:lastRow="0" w:firstColumn="0" w:lastColumn="0" w:oddVBand="0" w:evenVBand="0" w:oddHBand="0" w:evenHBand="0" w:firstRowFirstColumn="0" w:firstRowLastColumn="0" w:lastRowFirstColumn="0" w:lastRowLastColumn="0"/>
            </w:pPr>
            <w:r>
              <w:rPr>
                <w:szCs w:val="18"/>
              </w:rPr>
              <w:t>I</w:t>
            </w:r>
            <w:r w:rsidRPr="00C329D9">
              <w:rPr>
                <w:szCs w:val="18"/>
              </w:rPr>
              <w:t xml:space="preserve">ndicator </w:t>
            </w:r>
            <w:r>
              <w:rPr>
                <w:szCs w:val="18"/>
              </w:rPr>
              <w:t xml:space="preserve">[04.2] </w:t>
            </w:r>
            <w:r w:rsidRPr="00C329D9">
              <w:rPr>
                <w:szCs w:val="18"/>
              </w:rPr>
              <w:t xml:space="preserve">will be applicable if you reported that your organisation </w:t>
            </w:r>
            <w:r>
              <w:rPr>
                <w:szCs w:val="18"/>
              </w:rPr>
              <w:t xml:space="preserve">has debt investments in property </w:t>
            </w:r>
            <w:r w:rsidRPr="00C329D9">
              <w:rPr>
                <w:szCs w:val="18"/>
              </w:rPr>
              <w:t>[</w:t>
            </w:r>
            <w:r>
              <w:rPr>
                <w:szCs w:val="18"/>
              </w:rPr>
              <w:t>01</w:t>
            </w:r>
            <w:r w:rsidRPr="00C329D9">
              <w:rPr>
                <w:szCs w:val="18"/>
              </w:rPr>
              <w:t>.</w:t>
            </w:r>
            <w:r>
              <w:rPr>
                <w:szCs w:val="18"/>
              </w:rPr>
              <w:t>1</w:t>
            </w:r>
            <w:r w:rsidRPr="00C329D9">
              <w:rPr>
                <w:szCs w:val="18"/>
              </w:rPr>
              <w:t>]</w:t>
            </w:r>
            <w:r>
              <w:rPr>
                <w:szCs w:val="18"/>
              </w:rPr>
              <w:t>.</w:t>
            </w:r>
          </w:p>
        </w:tc>
      </w:tr>
    </w:tbl>
    <w:p w14:paraId="23D90F73" w14:textId="77777777" w:rsidR="00B01D44" w:rsidRDefault="00B01D44">
      <w:pPr>
        <w:widowControl/>
        <w:autoSpaceDE/>
        <w:autoSpaceDN/>
        <w:adjustRightInd/>
        <w:spacing w:before="0" w:after="0" w:line="240" w:lineRule="auto"/>
      </w:pPr>
    </w:p>
    <w:p w14:paraId="07D39E38"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14:paraId="767ABD98"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B1A1E8A"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42A27DA1"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B7928C4"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7CB985C"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14:paraId="69544423"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6DF5AF" w14:textId="77777777" w:rsidR="009630D7" w:rsidRPr="00356CDA" w:rsidRDefault="009630D7" w:rsidP="000D2CF8">
            <w:pPr>
              <w:pStyle w:val="SectionIndicatorHeaderText"/>
              <w:rPr>
                <w:rStyle w:val="IntenseEmphasis"/>
                <w:bCs w:val="0"/>
                <w:i w:val="0"/>
                <w:iCs w:val="0"/>
                <w:color w:val="FFFFFF" w:themeColor="background1"/>
              </w:rPr>
            </w:pPr>
            <w:r>
              <w:rPr>
                <w:rStyle w:val="IntenseEmphasis"/>
                <w:i w:val="0"/>
                <w:color w:val="FFFFFF" w:themeColor="background1"/>
              </w:rPr>
              <w:t>PR 05</w:t>
            </w:r>
          </w:p>
        </w:tc>
        <w:tc>
          <w:tcPr>
            <w:tcW w:w="3402" w:type="dxa"/>
          </w:tcPr>
          <w:p w14:paraId="3AA53AAC" w14:textId="77777777" w:rsidR="009630D7" w:rsidRPr="00356CDA"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5772F49" w14:textId="77777777" w:rsidR="009630D7" w:rsidRPr="00A57E01"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B526CC2" w14:textId="77777777" w:rsidR="009630D7" w:rsidRPr="00356CDA" w:rsidRDefault="009630D7" w:rsidP="00B869ED">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14:paraId="099BDD42" w14:textId="77777777" w:rsidR="009630D7" w:rsidRDefault="009630D7" w:rsidP="009630D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14:paraId="1E1112E0" w14:textId="77777777" w:rsidTr="000D2CF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F65896C" w14:textId="77777777" w:rsidR="009630D7" w:rsidRPr="00903B63" w:rsidRDefault="000352CD" w:rsidP="000D2CF8">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9630D7">
              <w:rPr>
                <w:rStyle w:val="IntenseEmphasis"/>
                <w:i w:val="0"/>
                <w:color w:val="FFFFFF" w:themeColor="background1"/>
              </w:rPr>
              <w:t xml:space="preserve"> 05</w:t>
            </w:r>
          </w:p>
        </w:tc>
        <w:tc>
          <w:tcPr>
            <w:tcW w:w="8080" w:type="dxa"/>
            <w:gridSpan w:val="2"/>
            <w:tcBorders>
              <w:top w:val="single" w:sz="4" w:space="0" w:color="0070C0"/>
              <w:bottom w:val="single" w:sz="4" w:space="0" w:color="0070C0"/>
              <w:right w:val="single" w:sz="4" w:space="0" w:color="0070C0"/>
            </w:tcBorders>
            <w:shd w:val="clear" w:color="auto" w:fill="0070C0"/>
          </w:tcPr>
          <w:p w14:paraId="048932A5" w14:textId="77777777" w:rsidR="009630D7" w:rsidRPr="00903B63"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14:paraId="7EBD8D31" w14:textId="77777777" w:rsidTr="000D2C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3DF0D81" w14:textId="77777777" w:rsidR="009630D7" w:rsidRPr="000D72DF" w:rsidRDefault="000352CD" w:rsidP="000D2CF8">
            <w:pPr>
              <w:pStyle w:val="INDICATORNUMBER"/>
              <w:rPr>
                <w:rStyle w:val="IntenseEmphasis"/>
                <w:b/>
                <w:bCs w:val="0"/>
                <w:i w:val="0"/>
                <w:iCs w:val="0"/>
              </w:rPr>
            </w:pPr>
            <w:r>
              <w:rPr>
                <w:rStyle w:val="IntenseEmphasis"/>
                <w:b/>
                <w:bCs w:val="0"/>
                <w:i w:val="0"/>
                <w:iCs w:val="0"/>
                <w:color w:val="595959"/>
              </w:rPr>
              <w:t>PR</w:t>
            </w:r>
            <w:r w:rsidR="009630D7">
              <w:rPr>
                <w:rStyle w:val="IntenseEmphasis"/>
                <w:b/>
                <w:bCs w:val="0"/>
                <w:i w:val="0"/>
                <w:iCs w:val="0"/>
                <w:color w:val="595959"/>
              </w:rPr>
              <w:t xml:space="preserve"> 05.1</w:t>
            </w:r>
          </w:p>
        </w:tc>
        <w:tc>
          <w:tcPr>
            <w:tcW w:w="8080" w:type="dxa"/>
            <w:gridSpan w:val="2"/>
            <w:tcBorders>
              <w:top w:val="single" w:sz="4" w:space="0" w:color="0070C0"/>
              <w:right w:val="single" w:sz="4" w:space="0" w:color="0070C0"/>
            </w:tcBorders>
            <w:shd w:val="clear" w:color="auto" w:fill="DAEEF3" w:themeFill="accent5" w:themeFillTint="33"/>
          </w:tcPr>
          <w:p w14:paraId="15A40C33" w14:textId="77777777" w:rsidR="009630D7" w:rsidRPr="000352CD" w:rsidRDefault="000352CD" w:rsidP="000D2CF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0352CD">
              <w:t>Indicate if your organisation has a Responsible Property Investment (RPI) policy.</w:t>
            </w:r>
          </w:p>
        </w:tc>
      </w:tr>
      <w:tr w:rsidR="009630D7" w14:paraId="4C70A382" w14:textId="77777777" w:rsidTr="000D2CF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768AAC6" w14:textId="77777777" w:rsidR="009630D7" w:rsidRDefault="009630D7" w:rsidP="000D2CF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0CC08899"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27AB8E04"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14:paraId="314A3235" w14:textId="77777777" w:rsidTr="000D2C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A7FFB1C" w14:textId="77777777" w:rsidR="009630D7" w:rsidRDefault="000352CD" w:rsidP="000D2CF8">
            <w:pPr>
              <w:pStyle w:val="INDICATORNUMBER"/>
              <w:rPr>
                <w:rStyle w:val="IntenseEmphasis"/>
                <w:b/>
                <w:bCs w:val="0"/>
                <w:i w:val="0"/>
                <w:iCs w:val="0"/>
              </w:rPr>
            </w:pPr>
            <w:r>
              <w:rPr>
                <w:rStyle w:val="IntenseEmphasis"/>
                <w:b/>
                <w:bCs w:val="0"/>
                <w:i w:val="0"/>
                <w:iCs w:val="0"/>
                <w:color w:val="595959"/>
              </w:rPr>
              <w:t>PR</w:t>
            </w:r>
            <w:r w:rsidR="009630D7">
              <w:rPr>
                <w:rStyle w:val="IntenseEmphasis"/>
                <w:b/>
                <w:bCs w:val="0"/>
                <w:i w:val="0"/>
                <w:iCs w:val="0"/>
                <w:color w:val="595959"/>
              </w:rPr>
              <w:t xml:space="preserve"> 05.2</w:t>
            </w:r>
          </w:p>
        </w:tc>
        <w:tc>
          <w:tcPr>
            <w:tcW w:w="8080" w:type="dxa"/>
            <w:gridSpan w:val="2"/>
            <w:tcBorders>
              <w:top w:val="single" w:sz="4" w:space="0" w:color="0070C0"/>
              <w:right w:val="single" w:sz="4" w:space="0" w:color="0070C0"/>
            </w:tcBorders>
            <w:shd w:val="clear" w:color="auto" w:fill="DAEEF3" w:themeFill="accent5" w:themeFillTint="33"/>
          </w:tcPr>
          <w:p w14:paraId="4AA04CFD" w14:textId="77777777" w:rsidR="009630D7" w:rsidRDefault="000352CD" w:rsidP="000D2CF8">
            <w:pPr>
              <w:pStyle w:val="INDICATORTEXT"/>
              <w:cnfStyle w:val="000000100000" w:firstRow="0" w:lastRow="0" w:firstColumn="0" w:lastColumn="0" w:oddVBand="0" w:evenVBand="0" w:oddHBand="1" w:evenHBand="0" w:firstRowFirstColumn="0" w:firstRowLastColumn="0" w:lastRowFirstColumn="0" w:lastRowLastColumn="0"/>
              <w:rPr>
                <w:b/>
              </w:rPr>
            </w:pPr>
            <w:r w:rsidRPr="000352CD">
              <w:t>Provide a URL if your RPI policy is publicly available.</w:t>
            </w:r>
          </w:p>
          <w:p w14:paraId="6C9E02BF" w14:textId="77777777" w:rsidR="000352CD" w:rsidRPr="008B3012" w:rsidRDefault="000352CD"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6275B" w14:paraId="2871EE5F" w14:textId="77777777" w:rsidTr="0006275B">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2E496F49" w14:textId="77777777" w:rsidR="0006275B" w:rsidRDefault="0006275B" w:rsidP="000D2CF8">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sz="4" w:space="0" w:color="0070C0"/>
            </w:tcBorders>
            <w:shd w:val="clear" w:color="auto" w:fill="auto"/>
            <w:vAlign w:val="top"/>
          </w:tcPr>
          <w:p w14:paraId="05B10686" w14:textId="77777777" w:rsidR="0006275B" w:rsidRPr="005A6F91" w:rsidRDefault="0006275B" w:rsidP="000D2CF8">
            <w:pPr>
              <w:pStyle w:val="INDICATORTEXT"/>
              <w:cnfStyle w:val="000000000000" w:firstRow="0" w:lastRow="0" w:firstColumn="0" w:lastColumn="0" w:oddVBand="0" w:evenVBand="0" w:oddHBand="0" w:evenHBand="0" w:firstRowFirstColumn="0" w:firstRowLastColumn="0" w:lastRowFirstColumn="0" w:lastRowLastColumn="0"/>
            </w:pPr>
          </w:p>
        </w:tc>
      </w:tr>
      <w:tr w:rsidR="009630D7" w14:paraId="4C16BA6A" w14:textId="77777777" w:rsidTr="000D2C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6281006" w14:textId="77777777" w:rsidR="009630D7" w:rsidRPr="00AE100E" w:rsidRDefault="009630D7" w:rsidP="000D2CF8">
            <w:pPr>
              <w:pStyle w:val="INDICATORNUMBER"/>
              <w:rPr>
                <w:rStyle w:val="IntenseEmphasis"/>
                <w:b/>
                <w:bCs w:val="0"/>
                <w:i w:val="0"/>
                <w:iCs w:val="0"/>
                <w:color w:val="595959"/>
              </w:rPr>
            </w:pPr>
            <w:r>
              <w:rPr>
                <w:rStyle w:val="IntenseEmphasis"/>
                <w:b/>
                <w:bCs w:val="0"/>
                <w:i w:val="0"/>
                <w:iCs w:val="0"/>
                <w:color w:val="595959"/>
              </w:rPr>
              <w:t>P</w:t>
            </w:r>
            <w:r w:rsidR="000352CD">
              <w:rPr>
                <w:rStyle w:val="IntenseEmphasis"/>
                <w:b/>
                <w:bCs w:val="0"/>
                <w:i w:val="0"/>
                <w:iCs w:val="0"/>
                <w:color w:val="595959"/>
              </w:rPr>
              <w:t>R 05.3</w:t>
            </w:r>
          </w:p>
        </w:tc>
        <w:tc>
          <w:tcPr>
            <w:tcW w:w="8080" w:type="dxa"/>
            <w:gridSpan w:val="2"/>
            <w:tcBorders>
              <w:top w:val="single" w:sz="4" w:space="0" w:color="0070C0"/>
              <w:right w:val="single" w:sz="4" w:space="0" w:color="0070C0"/>
            </w:tcBorders>
            <w:shd w:val="clear" w:color="auto" w:fill="DAEEF3" w:themeFill="accent5" w:themeFillTint="33"/>
          </w:tcPr>
          <w:p w14:paraId="1A7CF87D" w14:textId="77777777" w:rsidR="009630D7" w:rsidRPr="001C0916"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E992C23" w14:textId="77777777" w:rsidR="009630D7" w:rsidRPr="005B4C52"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14:paraId="291C6B4C" w14:textId="77777777" w:rsidTr="000D2CF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59A6770" w14:textId="77777777" w:rsidR="009630D7" w:rsidRDefault="009630D7" w:rsidP="000D2CF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41D3D04" w14:textId="77777777" w:rsidR="009630D7" w:rsidRDefault="009630D7" w:rsidP="000D2CF8">
            <w:pPr>
              <w:pStyle w:val="INDICATORTEXT"/>
              <w:cnfStyle w:val="000000000000" w:firstRow="0" w:lastRow="0" w:firstColumn="0" w:lastColumn="0" w:oddVBand="0" w:evenVBand="0" w:oddHBand="0" w:evenHBand="0" w:firstRowFirstColumn="0" w:firstRowLastColumn="0" w:lastRowFirstColumn="0" w:lastRowLastColumn="0"/>
            </w:pPr>
          </w:p>
        </w:tc>
      </w:tr>
    </w:tbl>
    <w:p w14:paraId="52189B13" w14:textId="77777777" w:rsidR="00403536" w:rsidRDefault="00403536" w:rsidP="0040353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403536" w14:paraId="283B2BB5" w14:textId="77777777" w:rsidTr="000D2CF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D96E3EC" w14:textId="77777777" w:rsidR="00403536" w:rsidRPr="00DC20FA" w:rsidRDefault="00403536" w:rsidP="000D2CF8">
            <w:pPr>
              <w:pStyle w:val="SectionIndicatorHeaderText"/>
              <w:rPr>
                <w:rStyle w:val="IntenseEmphasis"/>
                <w:b w:val="0"/>
                <w:bCs w:val="0"/>
                <w:i w:val="0"/>
                <w:iCs w:val="0"/>
                <w:color w:val="FFFFFF" w:themeColor="background1"/>
              </w:rPr>
            </w:pPr>
            <w:r>
              <w:rPr>
                <w:rStyle w:val="IntenseEmphasis"/>
                <w:b w:val="0"/>
                <w:i w:val="0"/>
                <w:color w:val="FFFFFF" w:themeColor="background1"/>
              </w:rPr>
              <w:t>PR 05</w:t>
            </w:r>
          </w:p>
        </w:tc>
        <w:tc>
          <w:tcPr>
            <w:tcW w:w="8075" w:type="dxa"/>
          </w:tcPr>
          <w:p w14:paraId="744B90B9" w14:textId="77777777" w:rsidR="00403536" w:rsidRPr="00DC20FA"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3536" w:rsidRPr="00D5451C" w14:paraId="7A833FE6" w14:textId="77777777" w:rsidTr="000D2CF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7441F21" w14:textId="77777777" w:rsidR="00403536" w:rsidRPr="000D72DF" w:rsidRDefault="00403536" w:rsidP="000D2CF8">
            <w:pPr>
              <w:pStyle w:val="INDICATORNUMBER"/>
              <w:rPr>
                <w:rStyle w:val="IntenseEmphasis"/>
                <w:b/>
                <w:bCs w:val="0"/>
                <w:i w:val="0"/>
                <w:iCs w:val="0"/>
              </w:rPr>
            </w:pPr>
            <w:r>
              <w:rPr>
                <w:rStyle w:val="IntenseEmphasis"/>
                <w:b/>
                <w:bCs w:val="0"/>
                <w:i w:val="0"/>
                <w:iCs w:val="0"/>
                <w:color w:val="595959"/>
              </w:rPr>
              <w:t>PR 05.1</w:t>
            </w:r>
          </w:p>
        </w:tc>
        <w:tc>
          <w:tcPr>
            <w:tcW w:w="8075" w:type="dxa"/>
            <w:tcBorders>
              <w:bottom w:val="single" w:sz="4" w:space="0" w:color="A6A6A6"/>
            </w:tcBorders>
          </w:tcPr>
          <w:p w14:paraId="016698C9" w14:textId="77777777" w:rsidR="00403536"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03536">
              <w:rPr>
                <w:szCs w:val="18"/>
              </w:rPr>
              <w:t>Policy documents come in a variety of forms and are sometimes referred to as principles or guidance. The RPI policy may be a standalone document or may be part of the organisation’s overall responsible investment policy.</w:t>
            </w:r>
          </w:p>
          <w:p w14:paraId="021ED3FE" w14:textId="62BB415E" w:rsidR="00E663FC" w:rsidRPr="008528AE" w:rsidRDefault="00E663FC" w:rsidP="00E663F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738F1">
              <w:rPr>
                <w:szCs w:val="18"/>
              </w:rPr>
              <w:t xml:space="preserve">The options in this indicator are complementary to GRESB indicator </w:t>
            </w:r>
            <w:r>
              <w:rPr>
                <w:szCs w:val="18"/>
              </w:rPr>
              <w:t>Q1</w:t>
            </w:r>
            <w:r w:rsidRPr="008738F1">
              <w:rPr>
                <w:szCs w:val="18"/>
              </w:rPr>
              <w:t xml:space="preserve"> in the ‘</w:t>
            </w:r>
            <w:r>
              <w:rPr>
                <w:szCs w:val="18"/>
              </w:rPr>
              <w:t>Sustainability Objectives</w:t>
            </w:r>
            <w:r w:rsidRPr="008738F1">
              <w:rPr>
                <w:szCs w:val="18"/>
              </w:rPr>
              <w:t>’ section of the 201</w:t>
            </w:r>
            <w:r>
              <w:rPr>
                <w:szCs w:val="18"/>
              </w:rPr>
              <w:t>4</w:t>
            </w:r>
            <w:r w:rsidRPr="008738F1">
              <w:rPr>
                <w:szCs w:val="18"/>
              </w:rPr>
              <w:t xml:space="preserve"> GRESB survey.</w:t>
            </w:r>
          </w:p>
        </w:tc>
      </w:tr>
      <w:tr w:rsidR="00403536" w:rsidRPr="00D5451C" w14:paraId="0E54DCBB"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06D82CD" w14:textId="77777777" w:rsidR="00403536" w:rsidRPr="000D72DF" w:rsidRDefault="00403536" w:rsidP="000D2CF8">
            <w:pPr>
              <w:pStyle w:val="INDICATORNUMBER"/>
              <w:rPr>
                <w:rStyle w:val="IntenseEmphasis"/>
                <w:b/>
                <w:bCs w:val="0"/>
                <w:i w:val="0"/>
                <w:iCs w:val="0"/>
              </w:rPr>
            </w:pPr>
            <w:r>
              <w:rPr>
                <w:rStyle w:val="IntenseEmphasis"/>
                <w:b/>
                <w:bCs w:val="0"/>
                <w:i w:val="0"/>
                <w:iCs w:val="0"/>
                <w:color w:val="595959"/>
              </w:rPr>
              <w:t>PR 05.2</w:t>
            </w:r>
          </w:p>
        </w:tc>
        <w:tc>
          <w:tcPr>
            <w:tcW w:w="8075" w:type="dxa"/>
            <w:tcBorders>
              <w:top w:val="single" w:sz="4" w:space="0" w:color="A6A6A6"/>
              <w:bottom w:val="single" w:sz="4" w:space="0" w:color="A6A6A6"/>
            </w:tcBorders>
          </w:tcPr>
          <w:p w14:paraId="7C305A78" w14:textId="77777777" w:rsidR="00403536" w:rsidRPr="00837EA2"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403536">
              <w:rPr>
                <w:szCs w:val="18"/>
              </w:rPr>
              <w:t xml:space="preserve">Please list here any property policy document(s) even if you have already listed it/them in the </w:t>
            </w:r>
            <w:r w:rsidRPr="00403536">
              <w:rPr>
                <w:i/>
                <w:szCs w:val="18"/>
              </w:rPr>
              <w:t>Overarching Approach (OA)</w:t>
            </w:r>
            <w:r w:rsidRPr="00403536">
              <w:rPr>
                <w:szCs w:val="18"/>
              </w:rPr>
              <w:t xml:space="preserve"> module.</w:t>
            </w:r>
          </w:p>
        </w:tc>
      </w:tr>
      <w:tr w:rsidR="00403536" w:rsidRPr="00D5451C" w14:paraId="4BD078F7"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D86BA2B" w14:textId="77777777" w:rsidR="00403536" w:rsidRDefault="00403536" w:rsidP="000D2CF8">
            <w:pPr>
              <w:pStyle w:val="INDICATORNUMBER"/>
              <w:rPr>
                <w:rStyle w:val="IntenseEmphasis"/>
                <w:b/>
                <w:bCs w:val="0"/>
                <w:i w:val="0"/>
                <w:iCs w:val="0"/>
                <w:color w:val="595959"/>
              </w:rPr>
            </w:pPr>
            <w:r>
              <w:rPr>
                <w:rStyle w:val="IntenseEmphasis"/>
                <w:b/>
                <w:bCs w:val="0"/>
                <w:i w:val="0"/>
                <w:iCs w:val="0"/>
                <w:color w:val="595959"/>
              </w:rPr>
              <w:t>PR 05.3</w:t>
            </w:r>
          </w:p>
        </w:tc>
        <w:tc>
          <w:tcPr>
            <w:tcW w:w="8075" w:type="dxa"/>
            <w:tcBorders>
              <w:top w:val="single" w:sz="4" w:space="0" w:color="A6A6A6"/>
              <w:bottom w:val="single" w:sz="4" w:space="0" w:color="A6A6A6"/>
            </w:tcBorders>
          </w:tcPr>
          <w:p w14:paraId="717F1ED1" w14:textId="77777777" w:rsidR="00403536" w:rsidRPr="00403536" w:rsidRDefault="00403536" w:rsidP="00FD5C4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03536">
              <w:rPr>
                <w:szCs w:val="18"/>
              </w:rPr>
              <w:t xml:space="preserve">You may include a description of your RPI policy’s coverage for internally managed property investments. </w:t>
            </w:r>
          </w:p>
        </w:tc>
      </w:tr>
      <w:tr w:rsidR="00403536" w:rsidRPr="00D5451C" w14:paraId="42F37D38"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8A8BD3B" w14:textId="77777777" w:rsidR="00403536" w:rsidRPr="008528AE" w:rsidRDefault="00403536" w:rsidP="000D2CF8">
            <w:pPr>
              <w:pStyle w:val="INDICATORTEXT"/>
              <w:jc w:val="both"/>
              <w:rPr>
                <w:b/>
                <w:szCs w:val="18"/>
              </w:rPr>
            </w:pPr>
            <w:r w:rsidRPr="008528AE">
              <w:rPr>
                <w:b/>
                <w:szCs w:val="18"/>
              </w:rPr>
              <w:t>LOGIC</w:t>
            </w:r>
          </w:p>
        </w:tc>
      </w:tr>
      <w:tr w:rsidR="00403536" w:rsidRPr="00D5451C" w14:paraId="2A6FADCD" w14:textId="77777777" w:rsidTr="0040353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C0B7A99" w14:textId="77777777" w:rsidR="00403536" w:rsidRDefault="00403536" w:rsidP="000D2CF8">
            <w:pPr>
              <w:pStyle w:val="INDICATORNUMBER"/>
              <w:rPr>
                <w:rStyle w:val="IntenseEmphasis"/>
                <w:b/>
                <w:bCs w:val="0"/>
                <w:i w:val="0"/>
                <w:iCs w:val="0"/>
                <w:color w:val="595959"/>
              </w:rPr>
            </w:pPr>
            <w:r>
              <w:rPr>
                <w:rStyle w:val="IntenseEmphasis"/>
                <w:b/>
                <w:bCs w:val="0"/>
                <w:i w:val="0"/>
                <w:iCs w:val="0"/>
                <w:color w:val="595959"/>
              </w:rPr>
              <w:t>PR 05</w:t>
            </w:r>
          </w:p>
        </w:tc>
        <w:tc>
          <w:tcPr>
            <w:tcW w:w="8075" w:type="dxa"/>
            <w:tcBorders>
              <w:top w:val="single" w:sz="4" w:space="0" w:color="A6A6A6"/>
              <w:bottom w:val="single" w:sz="4" w:space="0" w:color="A6A6A6"/>
            </w:tcBorders>
          </w:tcPr>
          <w:p w14:paraId="62A47D98" w14:textId="77777777" w:rsidR="00403536" w:rsidRPr="008528AE" w:rsidRDefault="00085F37"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EE72F0">
              <w:rPr>
                <w:szCs w:val="18"/>
              </w:rPr>
              <w:t>0</w:t>
            </w:r>
            <w:r>
              <w:rPr>
                <w:szCs w:val="18"/>
              </w:rPr>
              <w:t>5</w:t>
            </w:r>
            <w:r w:rsidRPr="00352BD8">
              <w:rPr>
                <w:szCs w:val="18"/>
              </w:rPr>
              <w:t>.2] will b</w:t>
            </w:r>
            <w:r w:rsidR="00E239AA">
              <w:rPr>
                <w:szCs w:val="18"/>
              </w:rPr>
              <w:t>e</w:t>
            </w:r>
            <w:r w:rsidRPr="00352BD8">
              <w:rPr>
                <w:szCs w:val="18"/>
              </w:rPr>
              <w:t xml:space="preserve"> applicable if </w:t>
            </w:r>
            <w:r>
              <w:rPr>
                <w:szCs w:val="18"/>
              </w:rPr>
              <w:t>’</w:t>
            </w:r>
            <w:r w:rsidRPr="00352BD8">
              <w:rPr>
                <w:szCs w:val="18"/>
              </w:rPr>
              <w:t>Yes</w:t>
            </w:r>
            <w:r>
              <w:rPr>
                <w:szCs w:val="18"/>
              </w:rPr>
              <w:t>’ is reported in [</w:t>
            </w:r>
            <w:r w:rsidR="00EE72F0">
              <w:rPr>
                <w:szCs w:val="18"/>
              </w:rPr>
              <w:t>0</w:t>
            </w:r>
            <w:r>
              <w:rPr>
                <w:szCs w:val="18"/>
              </w:rPr>
              <w:t>5</w:t>
            </w:r>
            <w:r w:rsidRPr="00352BD8">
              <w:rPr>
                <w:szCs w:val="18"/>
              </w:rPr>
              <w:t>.1].</w:t>
            </w:r>
          </w:p>
        </w:tc>
      </w:tr>
      <w:tr w:rsidR="00403536" w:rsidRPr="00D5451C" w14:paraId="171886DA"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0281033" w14:textId="77777777" w:rsidR="00403536" w:rsidRPr="00403536" w:rsidRDefault="00403536" w:rsidP="00403536">
            <w:pPr>
              <w:pStyle w:val="INDICATORTEXT"/>
              <w:jc w:val="both"/>
              <w:rPr>
                <w:b/>
                <w:szCs w:val="18"/>
              </w:rPr>
            </w:pPr>
            <w:r w:rsidRPr="00403536">
              <w:rPr>
                <w:b/>
                <w:szCs w:val="18"/>
              </w:rPr>
              <w:t>ASSESSMENT</w:t>
            </w:r>
          </w:p>
        </w:tc>
      </w:tr>
      <w:tr w:rsidR="00403536" w:rsidRPr="00D5451C" w14:paraId="45308B63" w14:textId="77777777" w:rsidTr="000D2CF8">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09A236D" w14:textId="77777777" w:rsidR="00403536" w:rsidRDefault="00403536" w:rsidP="000D2CF8">
            <w:pPr>
              <w:pStyle w:val="INDICATORNUMBER"/>
              <w:rPr>
                <w:rStyle w:val="IntenseEmphasis"/>
                <w:b/>
                <w:bCs w:val="0"/>
                <w:i w:val="0"/>
                <w:iCs w:val="0"/>
                <w:color w:val="595959"/>
              </w:rPr>
            </w:pPr>
            <w:r>
              <w:rPr>
                <w:rStyle w:val="IntenseEmphasis"/>
                <w:b/>
                <w:bCs w:val="0"/>
                <w:i w:val="0"/>
                <w:iCs w:val="0"/>
                <w:color w:val="595959"/>
              </w:rPr>
              <w:t>PR 05</w:t>
            </w:r>
          </w:p>
        </w:tc>
        <w:tc>
          <w:tcPr>
            <w:tcW w:w="8075" w:type="dxa"/>
            <w:tcBorders>
              <w:top w:val="single" w:sz="4" w:space="0" w:color="A6A6A6"/>
              <w:bottom w:val="single" w:sz="4" w:space="0" w:color="0070C0"/>
            </w:tcBorders>
          </w:tcPr>
          <w:p w14:paraId="780230A3" w14:textId="77777777" w:rsidR="00403536" w:rsidRPr="00403536"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14:paraId="3EDB2604" w14:textId="77777777" w:rsidR="00403536" w:rsidRPr="00403536"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C9019C">
              <w:rPr>
                <w:szCs w:val="18"/>
              </w:rPr>
              <w:t>ased on your responses to [</w:t>
            </w:r>
            <w:r>
              <w:rPr>
                <w:szCs w:val="18"/>
              </w:rPr>
              <w:t>05.1</w:t>
            </w:r>
            <w:r w:rsidR="00C9019C">
              <w:rPr>
                <w:szCs w:val="18"/>
              </w:rPr>
              <w:t>]</w:t>
            </w:r>
            <w:r>
              <w:rPr>
                <w:szCs w:val="18"/>
              </w:rPr>
              <w:t>.</w:t>
            </w:r>
          </w:p>
        </w:tc>
      </w:tr>
    </w:tbl>
    <w:p w14:paraId="6F59A9FC" w14:textId="77777777" w:rsidR="00D37B0D" w:rsidRDefault="00D37B0D">
      <w:pPr>
        <w:widowControl/>
        <w:autoSpaceDE/>
        <w:autoSpaceDN/>
        <w:adjustRightInd/>
        <w:spacing w:before="0" w:after="0" w:line="240" w:lineRule="auto"/>
      </w:pPr>
    </w:p>
    <w:p w14:paraId="3B0AD4DA"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31"/>
          <w:headerReference w:type="first" r:id="rId32"/>
          <w:foot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0ABCEF29"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6E8E8041" w14:textId="77777777" w:rsidR="005D3A75" w:rsidRDefault="005D3A75" w:rsidP="005D3A75">
            <w:pPr>
              <w:widowControl/>
              <w:autoSpaceDE/>
              <w:autoSpaceDN/>
              <w:adjustRightInd/>
              <w:spacing w:after="0" w:line="240" w:lineRule="auto"/>
              <w:rPr>
                <w:rStyle w:val="IntenseEmphasis"/>
                <w:b/>
                <w:bCs w:val="0"/>
                <w:i w:val="0"/>
                <w:iCs w:val="0"/>
              </w:rPr>
            </w:pPr>
            <w:bookmarkStart w:id="4" w:name="_Toc353875867"/>
            <w:r>
              <w:lastRenderedPageBreak/>
              <w:t>SECTION</w:t>
            </w:r>
          </w:p>
        </w:tc>
      </w:tr>
      <w:tr w:rsidR="005D3A75" w14:paraId="2F4F1F42"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20D57445" w14:textId="6AC88B77" w:rsidR="005D3A75" w:rsidRPr="00BF74E2" w:rsidRDefault="005D3A75" w:rsidP="00BA7BE4">
            <w:pPr>
              <w:pStyle w:val="Heading2"/>
              <w:outlineLvl w:val="1"/>
              <w:rPr>
                <w:rStyle w:val="IntenseEmphasis"/>
                <w:i w:val="0"/>
                <w:iCs w:val="0"/>
                <w:color w:val="008CD0"/>
              </w:rPr>
            </w:pPr>
            <w:bookmarkStart w:id="5" w:name="_Toc367891485"/>
            <w:r w:rsidRPr="00680D45">
              <w:t>F</w:t>
            </w:r>
            <w:r>
              <w:t>undr</w:t>
            </w:r>
            <w:r w:rsidRPr="00680D45">
              <w:t xml:space="preserve">aising </w:t>
            </w:r>
            <w:r>
              <w:t xml:space="preserve">of </w:t>
            </w:r>
            <w:r w:rsidR="00BA7BE4">
              <w:t>property</w:t>
            </w:r>
            <w:r>
              <w:t xml:space="preserve"> funds</w:t>
            </w:r>
            <w:bookmarkEnd w:id="5"/>
          </w:p>
        </w:tc>
      </w:tr>
    </w:tbl>
    <w:p w14:paraId="5A9BF8DE" w14:textId="77777777" w:rsidR="008F3863" w:rsidRDefault="008F3863" w:rsidP="009127F2">
      <w:pPr>
        <w:spacing w:after="120"/>
      </w:pPr>
    </w:p>
    <w:bookmarkEnd w:id="4"/>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1B02B11E"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F4A793"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9CB21F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6BF5A0"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CA4F21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1BA3E1CC"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80D2846" w14:textId="77777777" w:rsidR="00C62D9A" w:rsidRPr="00356CDA" w:rsidRDefault="004C210A"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PR </w:t>
            </w:r>
            <w:r w:rsidR="00C62D9A">
              <w:rPr>
                <w:rStyle w:val="IntenseEmphasis"/>
                <w:i w:val="0"/>
                <w:color w:val="FFFFFF" w:themeColor="background1"/>
              </w:rPr>
              <w:t>0</w:t>
            </w:r>
            <w:r>
              <w:rPr>
                <w:rStyle w:val="IntenseEmphasis"/>
                <w:i w:val="0"/>
                <w:color w:val="FFFFFF" w:themeColor="background1"/>
              </w:rPr>
              <w:t>6</w:t>
            </w:r>
          </w:p>
        </w:tc>
        <w:tc>
          <w:tcPr>
            <w:tcW w:w="3402" w:type="dxa"/>
          </w:tcPr>
          <w:p w14:paraId="582512C8"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1CE56ADF"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357C6977"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258CBA06"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14:paraId="22F5557A"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A12784F" w14:textId="77777777" w:rsidR="008B3012" w:rsidRPr="00903B63" w:rsidRDefault="004C210A" w:rsidP="00F64690">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8B3012">
              <w:rPr>
                <w:rStyle w:val="IntenseEmphasis"/>
                <w:i w:val="0"/>
                <w:color w:val="FFFFFF" w:themeColor="background1"/>
              </w:rPr>
              <w:t xml:space="preserve"> 0</w:t>
            </w:r>
            <w:r>
              <w:rPr>
                <w:rStyle w:val="IntenseEmphasis"/>
                <w:i w:val="0"/>
                <w:color w:val="FFFFFF" w:themeColor="background1"/>
              </w:rPr>
              <w:t>6</w:t>
            </w:r>
          </w:p>
        </w:tc>
        <w:tc>
          <w:tcPr>
            <w:tcW w:w="8080" w:type="dxa"/>
            <w:gridSpan w:val="2"/>
            <w:tcBorders>
              <w:top w:val="single" w:sz="4" w:space="0" w:color="0070C0"/>
              <w:bottom w:val="single" w:sz="4" w:space="0" w:color="0070C0"/>
              <w:right w:val="single" w:sz="4" w:space="0" w:color="0070C0"/>
            </w:tcBorders>
            <w:shd w:val="clear" w:color="auto" w:fill="0070C0"/>
          </w:tcPr>
          <w:p w14:paraId="4E6FF284"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14:paraId="20CD89C8"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AEB3433" w14:textId="77777777" w:rsidR="008B3012" w:rsidRPr="000D72DF" w:rsidRDefault="004C210A" w:rsidP="00F64690">
            <w:pPr>
              <w:pStyle w:val="INDICATORNUMBER"/>
              <w:rPr>
                <w:rStyle w:val="IntenseEmphasis"/>
                <w:b/>
                <w:bCs w:val="0"/>
                <w:i w:val="0"/>
                <w:iCs w:val="0"/>
              </w:rPr>
            </w:pPr>
            <w:r>
              <w:rPr>
                <w:rStyle w:val="IntenseEmphasis"/>
                <w:b/>
                <w:bCs w:val="0"/>
                <w:i w:val="0"/>
                <w:iCs w:val="0"/>
                <w:color w:val="595959"/>
              </w:rPr>
              <w:t>PR</w:t>
            </w:r>
            <w:r w:rsidR="005A6F91">
              <w:rPr>
                <w:rStyle w:val="IntenseEmphasis"/>
                <w:b/>
                <w:bCs w:val="0"/>
                <w:i w:val="0"/>
                <w:iCs w:val="0"/>
                <w:color w:val="595959"/>
              </w:rPr>
              <w:t xml:space="preserve"> </w:t>
            </w:r>
            <w:r>
              <w:rPr>
                <w:rStyle w:val="IntenseEmphasis"/>
                <w:b/>
                <w:bCs w:val="0"/>
                <w:i w:val="0"/>
                <w:iCs w:val="0"/>
                <w:color w:val="595959"/>
              </w:rPr>
              <w:t>06</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3CCA5077" w14:textId="77777777" w:rsidR="008B3012" w:rsidRPr="000E07BE" w:rsidRDefault="000E07BE" w:rsidP="00F646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0E07BE">
              <w:t>Indicate if your fund placement documents (private placement memorandums (PPMs) or similar) refer to responsible investment aspects of your organisation.</w:t>
            </w:r>
          </w:p>
        </w:tc>
      </w:tr>
      <w:tr w:rsidR="001D2664" w14:paraId="42BD894D" w14:textId="77777777" w:rsidTr="00047EF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36DFD2E" w14:textId="77777777" w:rsidR="001D2664" w:rsidRDefault="001D2664"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2BEF2148" w14:textId="77777777" w:rsidR="001D2664" w:rsidRPr="009127F2"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1A47D448" w14:textId="77777777" w:rsidR="001D2664"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2E717DE3" w14:textId="25685A90" w:rsidR="001D2664" w:rsidRDefault="001D2664" w:rsidP="009127F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ot applicable as our organisation does not fundraise</w:t>
            </w:r>
          </w:p>
        </w:tc>
      </w:tr>
      <w:tr w:rsidR="008B3012" w14:paraId="0BF4AE8B"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1203E472" w14:textId="77777777" w:rsidR="008B3012" w:rsidRDefault="000E07BE" w:rsidP="00F64690">
            <w:pPr>
              <w:pStyle w:val="INDICATORNUMBER"/>
              <w:rPr>
                <w:rStyle w:val="IntenseEmphasis"/>
                <w:b/>
                <w:bCs w:val="0"/>
                <w:i w:val="0"/>
                <w:iCs w:val="0"/>
              </w:rPr>
            </w:pPr>
            <w:r>
              <w:rPr>
                <w:rStyle w:val="IntenseEmphasis"/>
                <w:b/>
                <w:bCs w:val="0"/>
                <w:i w:val="0"/>
                <w:iCs w:val="0"/>
                <w:color w:val="595959"/>
              </w:rPr>
              <w:t>PR 06</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4572573C" w14:textId="77777777" w:rsidR="008B3012" w:rsidRPr="000E07BE" w:rsidRDefault="000E07BE" w:rsidP="00E239AA">
            <w:pPr>
              <w:pStyle w:val="INDICATORTEXT"/>
              <w:cnfStyle w:val="000000100000" w:firstRow="0" w:lastRow="0" w:firstColumn="0" w:lastColumn="0" w:oddVBand="0" w:evenVBand="0" w:oddHBand="1" w:evenHBand="0" w:firstRowFirstColumn="0" w:firstRowLastColumn="0" w:lastRowFirstColumn="0" w:lastRowLastColumn="0"/>
            </w:pPr>
            <w:r w:rsidRPr="000E07BE">
              <w:t>Indicate how your fund placement documents (P</w:t>
            </w:r>
            <w:r w:rsidR="00E239AA">
              <w:t>PMs</w:t>
            </w:r>
            <w:r w:rsidRPr="000E07BE">
              <w:t xml:space="preserve"> or similar) refer to the following responsible investment aspects of your organisation:</w:t>
            </w:r>
          </w:p>
        </w:tc>
      </w:tr>
      <w:tr w:rsidR="005A6F91" w14:paraId="0EECB1A1" w14:textId="77777777" w:rsidTr="005A6F91">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017E77A6"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vAlign w:val="top"/>
          </w:tcPr>
          <w:p w14:paraId="3038FB11"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EBBBDE7"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w:t>
            </w:r>
            <w:r w:rsidRPr="005A6F91">
              <w:t>Always</w:t>
            </w:r>
          </w:p>
          <w:p w14:paraId="04F1E6BD"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In </w:t>
            </w:r>
            <w:r w:rsidRPr="005A6F91">
              <w:t>a majority of cases</w:t>
            </w:r>
          </w:p>
          <w:p w14:paraId="3F786B0C"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5A6F91">
              <w:t xml:space="preserve"> In a minority of cases</w:t>
            </w:r>
          </w:p>
        </w:tc>
      </w:tr>
      <w:tr w:rsidR="005A6F91" w14:paraId="4C872FF8"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139053BC"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F05BD78"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980E87"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t xml:space="preserve"> </w:t>
            </w:r>
            <w:r w:rsidRPr="005A6F91">
              <w:t>Always</w:t>
            </w:r>
          </w:p>
          <w:p w14:paraId="612DA95A"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t xml:space="preserve"> In </w:t>
            </w:r>
            <w:r w:rsidRPr="005A6F91">
              <w:t>a majority of cases</w:t>
            </w:r>
          </w:p>
          <w:p w14:paraId="56DBD163"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6D"/>
            </w:r>
            <w:r w:rsidRPr="005A6F91">
              <w:t xml:space="preserve"> In a minority of cases</w:t>
            </w:r>
          </w:p>
        </w:tc>
      </w:tr>
      <w:tr w:rsidR="005A6F91" w14:paraId="23BB982F" w14:textId="77777777" w:rsidTr="005A6F91">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41132931"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164E8B1A"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41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D04DB6F"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w:t>
            </w:r>
            <w:r w:rsidRPr="005A6F91">
              <w:t>Always</w:t>
            </w:r>
          </w:p>
          <w:p w14:paraId="42628586"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w:t>
            </w:r>
            <w:r w:rsidRPr="005A6F91">
              <w:t>In a majority of cases</w:t>
            </w:r>
          </w:p>
          <w:p w14:paraId="13E667D1"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5A6F91">
              <w:t xml:space="preserve"> In a minority of cases</w:t>
            </w:r>
          </w:p>
        </w:tc>
      </w:tr>
      <w:tr w:rsidR="005A6F91" w14:paraId="45BF12B9"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19C1D62" w14:textId="77777777" w:rsidR="005A6F91" w:rsidRDefault="000E07BE" w:rsidP="00F64690">
            <w:pPr>
              <w:pStyle w:val="INDICATORNUMBER"/>
              <w:rPr>
                <w:rStyle w:val="IntenseEmphasis"/>
                <w:b/>
                <w:bCs w:val="0"/>
                <w:i w:val="0"/>
                <w:iCs w:val="0"/>
                <w:color w:val="595959"/>
              </w:rPr>
            </w:pPr>
            <w:r>
              <w:rPr>
                <w:rStyle w:val="IntenseEmphasis"/>
                <w:b/>
                <w:bCs w:val="0"/>
                <w:i w:val="0"/>
                <w:iCs w:val="0"/>
                <w:color w:val="595959"/>
              </w:rPr>
              <w:t>PR 06</w:t>
            </w:r>
            <w:r w:rsidR="005A6F91">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A9B562D" w14:textId="77777777" w:rsidR="000E07BE" w:rsidRPr="000E07BE" w:rsidRDefault="000E07BE" w:rsidP="00F64690">
            <w:pPr>
              <w:pStyle w:val="INDICATORTEXT"/>
              <w:cnfStyle w:val="000000100000" w:firstRow="0" w:lastRow="0" w:firstColumn="0" w:lastColumn="0" w:oddVBand="0" w:evenVBand="0" w:oddHBand="1" w:evenHBand="0" w:firstRowFirstColumn="0" w:firstRowLastColumn="0" w:lastRowFirstColumn="0" w:lastRowLastColumn="0"/>
            </w:pPr>
            <w:r w:rsidRPr="000E07BE">
              <w:t>Describe how your organisation refers to responsible investment for property funds in</w:t>
            </w:r>
            <w:r w:rsidR="006C4C1A">
              <w:t xml:space="preserve"> fund placement documents (PPMs</w:t>
            </w:r>
            <w:r w:rsidRPr="000E07BE">
              <w:t xml:space="preserve"> or similar</w:t>
            </w:r>
            <w:r w:rsidR="006C4C1A">
              <w:t>)</w:t>
            </w:r>
            <w:r w:rsidRPr="000E07BE">
              <w:t xml:space="preserve">. </w:t>
            </w:r>
          </w:p>
          <w:p w14:paraId="223B35E9"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3687AB1E" w14:textId="77777777" w:rsidTr="009127F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923E1F"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E0D9C3C"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047EFB" w14:paraId="70C9121E" w14:textId="77777777" w:rsidTr="009127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288AC9F" w14:textId="1339013E" w:rsidR="00047EFB" w:rsidRDefault="00047EFB" w:rsidP="00F64690">
            <w:pPr>
              <w:pStyle w:val="INDICATORNUMBER"/>
              <w:rPr>
                <w:rStyle w:val="IntenseEmphasis"/>
                <w:b/>
                <w:bCs w:val="0"/>
                <w:i w:val="0"/>
                <w:iCs w:val="0"/>
                <w:color w:val="595959"/>
              </w:rPr>
            </w:pPr>
            <w:r>
              <w:rPr>
                <w:rStyle w:val="IntenseEmphasis"/>
                <w:b/>
                <w:bCs w:val="0"/>
                <w:i w:val="0"/>
                <w:iCs w:val="0"/>
                <w:color w:val="595959"/>
              </w:rPr>
              <w:t>PR 06.4</w:t>
            </w:r>
          </w:p>
        </w:tc>
        <w:tc>
          <w:tcPr>
            <w:tcW w:w="8080" w:type="dxa"/>
            <w:gridSpan w:val="2"/>
            <w:tcBorders>
              <w:top w:val="single" w:sz="4" w:space="0" w:color="0070C0"/>
              <w:right w:val="single" w:sz="4" w:space="0" w:color="0070C0"/>
            </w:tcBorders>
            <w:shd w:val="clear" w:color="auto" w:fill="DAEEF3" w:themeFill="accent5" w:themeFillTint="33"/>
          </w:tcPr>
          <w:p w14:paraId="60532541" w14:textId="211B2BDB" w:rsidR="00047EFB" w:rsidRDefault="00047EFB" w:rsidP="00F64690">
            <w:pPr>
              <w:pStyle w:val="INDICATORTEXT"/>
              <w:cnfStyle w:val="000000100000" w:firstRow="0" w:lastRow="0" w:firstColumn="0" w:lastColumn="0" w:oddVBand="0" w:evenVBand="0" w:oddHBand="1" w:evenHBand="0" w:firstRowFirstColumn="0" w:firstRowLastColumn="0" w:lastRowFirstColumn="0" w:lastRowLastColumn="0"/>
            </w:pPr>
            <w:r>
              <w:t xml:space="preserve">Describe why your organisation does not </w:t>
            </w:r>
            <w:r w:rsidR="008E69B2">
              <w:t>fundraise</w:t>
            </w:r>
            <w:r>
              <w:t>.</w:t>
            </w:r>
          </w:p>
        </w:tc>
      </w:tr>
      <w:tr w:rsidR="00047EFB" w14:paraId="09A3494B" w14:textId="77777777" w:rsidTr="009127F2">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C84FF8" w14:textId="77777777" w:rsidR="00047EFB" w:rsidRDefault="00047EFB"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4B0B1D7" w14:textId="77777777" w:rsidR="00047EFB" w:rsidRDefault="00047EFB"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246E75C9" w14:textId="77777777" w:rsidTr="009127F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E408462" w14:textId="31270E9E" w:rsidR="005A6F91" w:rsidRPr="00AE100E" w:rsidRDefault="000E07BE" w:rsidP="00F64690">
            <w:pPr>
              <w:pStyle w:val="INDICATORNUMBER"/>
              <w:rPr>
                <w:rStyle w:val="IntenseEmphasis"/>
                <w:b/>
                <w:bCs w:val="0"/>
                <w:i w:val="0"/>
                <w:iCs w:val="0"/>
                <w:color w:val="595959"/>
              </w:rPr>
            </w:pPr>
            <w:r>
              <w:rPr>
                <w:rStyle w:val="IntenseEmphasis"/>
                <w:b/>
                <w:bCs w:val="0"/>
                <w:i w:val="0"/>
                <w:iCs w:val="0"/>
                <w:color w:val="595959"/>
              </w:rPr>
              <w:t>PR 06</w:t>
            </w:r>
            <w:r w:rsidR="005A6F91">
              <w:rPr>
                <w:rStyle w:val="IntenseEmphasis"/>
                <w:b/>
                <w:bCs w:val="0"/>
                <w:i w:val="0"/>
                <w:iCs w:val="0"/>
                <w:color w:val="595959"/>
              </w:rPr>
              <w:t>.</w:t>
            </w:r>
            <w:r w:rsidR="00047EFB">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47FF65DB"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B208312" w14:textId="77777777" w:rsidR="005A6F91" w:rsidRPr="005B4C52"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0396BD09"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263F661"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F0E0293" w14:textId="77777777" w:rsidR="005A6F91"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62F0C321" w14:textId="2A3A40D9" w:rsidR="007347C5" w:rsidRDefault="007347C5">
      <w:pPr>
        <w:widowControl/>
        <w:autoSpaceDE/>
        <w:autoSpaceDN/>
        <w:adjustRightInd/>
        <w:spacing w:before="0" w:after="0" w:line="240" w:lineRule="auto"/>
      </w:pPr>
    </w:p>
    <w:p w14:paraId="17D67CBB" w14:textId="77777777" w:rsidR="007347C5" w:rsidRDefault="007347C5">
      <w:pPr>
        <w:widowControl/>
        <w:autoSpaceDE/>
        <w:autoSpaceDN/>
        <w:adjustRightInd/>
        <w:spacing w:before="0" w:after="0" w:line="240" w:lineRule="auto"/>
      </w:pPr>
      <w:r>
        <w:br w:type="page"/>
      </w:r>
    </w:p>
    <w:p w14:paraId="26C68DCA" w14:textId="77777777" w:rsidR="00C62D9A" w:rsidRDefault="00C62D9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5F592C" w14:paraId="7458CABF"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17F43FF" w14:textId="77777777" w:rsidR="005F592C" w:rsidRPr="00DC20FA" w:rsidRDefault="00773E10"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5F592C">
              <w:rPr>
                <w:rStyle w:val="IntenseEmphasis"/>
                <w:b w:val="0"/>
                <w:i w:val="0"/>
                <w:color w:val="FFFFFF" w:themeColor="background1"/>
              </w:rPr>
              <w:t xml:space="preserve"> 0</w:t>
            </w:r>
            <w:r>
              <w:rPr>
                <w:rStyle w:val="IntenseEmphasis"/>
                <w:b w:val="0"/>
                <w:i w:val="0"/>
                <w:color w:val="FFFFFF" w:themeColor="background1"/>
              </w:rPr>
              <w:t>6</w:t>
            </w:r>
          </w:p>
        </w:tc>
        <w:tc>
          <w:tcPr>
            <w:tcW w:w="8075" w:type="dxa"/>
          </w:tcPr>
          <w:p w14:paraId="2B267A78"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F592C" w:rsidRPr="00D5451C" w14:paraId="6B6AE6B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9516A5E" w14:textId="77777777" w:rsidR="005F592C" w:rsidRPr="000D72DF" w:rsidRDefault="00773E10" w:rsidP="00F64690">
            <w:pPr>
              <w:pStyle w:val="INDICATORNUMBER"/>
              <w:rPr>
                <w:rStyle w:val="IntenseEmphasis"/>
                <w:b/>
                <w:bCs w:val="0"/>
                <w:i w:val="0"/>
                <w:iCs w:val="0"/>
              </w:rPr>
            </w:pPr>
            <w:r>
              <w:rPr>
                <w:rStyle w:val="IntenseEmphasis"/>
                <w:b/>
                <w:bCs w:val="0"/>
                <w:i w:val="0"/>
                <w:iCs w:val="0"/>
                <w:color w:val="595959"/>
              </w:rPr>
              <w:t>PR</w:t>
            </w:r>
            <w:r w:rsidR="005F592C">
              <w:rPr>
                <w:rStyle w:val="IntenseEmphasis"/>
                <w:b/>
                <w:bCs w:val="0"/>
                <w:i w:val="0"/>
                <w:iCs w:val="0"/>
                <w:color w:val="595959"/>
              </w:rPr>
              <w:t xml:space="preserve"> 0</w:t>
            </w:r>
            <w:r>
              <w:rPr>
                <w:rStyle w:val="IntenseEmphasis"/>
                <w:b/>
                <w:bCs w:val="0"/>
                <w:i w:val="0"/>
                <w:iCs w:val="0"/>
                <w:color w:val="595959"/>
              </w:rPr>
              <w:t>6</w:t>
            </w:r>
          </w:p>
        </w:tc>
        <w:tc>
          <w:tcPr>
            <w:tcW w:w="8075" w:type="dxa"/>
            <w:tcBorders>
              <w:bottom w:val="single" w:sz="4" w:space="0" w:color="A6A6A6"/>
            </w:tcBorders>
          </w:tcPr>
          <w:p w14:paraId="53332C0B" w14:textId="77777777" w:rsidR="00773E10" w:rsidRPr="00773E10"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773E10">
              <w:t>This indicator covers the fundraising process of property funds where 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14:paraId="163E622F" w14:textId="77777777" w:rsidR="00E419E6" w:rsidRDefault="00773E10">
            <w:pPr>
              <w:pStyle w:val="INDICATORTEXT"/>
              <w:cnfStyle w:val="000000000000" w:firstRow="0" w:lastRow="0" w:firstColumn="0" w:lastColumn="0" w:oddVBand="0" w:evenVBand="0" w:oddHBand="0" w:evenHBand="0" w:firstRowFirstColumn="0" w:firstRowLastColumn="0" w:lastRowFirstColumn="0" w:lastRowLastColumn="0"/>
            </w:pPr>
            <w:r w:rsidRPr="00773E10">
              <w:t xml:space="preserve">This indicator is applicable only for general partners/for direct fund managers. </w:t>
            </w:r>
            <w:r w:rsidR="006C4C1A">
              <w:t xml:space="preserve">This is not applicable for </w:t>
            </w:r>
            <w:r w:rsidR="00EE72F0">
              <w:t>asset owners</w:t>
            </w:r>
            <w:r w:rsidRPr="00773E10">
              <w:t>.</w:t>
            </w:r>
          </w:p>
          <w:p w14:paraId="65DC1A3F" w14:textId="42689BAA" w:rsidR="00807B6B" w:rsidRDefault="00807B6B">
            <w:pPr>
              <w:pStyle w:val="INDICATORTEXT"/>
              <w:cnfStyle w:val="000000000000" w:firstRow="0" w:lastRow="0" w:firstColumn="0" w:lastColumn="0" w:oddVBand="0" w:evenVBand="0" w:oddHBand="0" w:evenHBand="0" w:firstRowFirstColumn="0" w:firstRowLastColumn="0" w:lastRowFirstColumn="0" w:lastRowLastColumn="0"/>
            </w:pPr>
            <w:r>
              <w:t>If</w:t>
            </w:r>
            <w:r w:rsidR="000F6683">
              <w:t xml:space="preserve"> this indicator is applicable to you but</w:t>
            </w:r>
            <w:r>
              <w:t xml:space="preserve"> your organisation does not fundraise, please select “</w:t>
            </w:r>
            <w:r w:rsidRPr="00903B63">
              <w:t>N</w:t>
            </w:r>
            <w:r>
              <w:t>ot applicable as our organisation does not fundraise”</w:t>
            </w:r>
            <w:r w:rsidR="00AC03B0">
              <w:t xml:space="preserve"> and use indicator [06.4] to explain why. </w:t>
            </w:r>
          </w:p>
          <w:p w14:paraId="5D6CFFD2" w14:textId="664E7B0F" w:rsidR="00807B6B" w:rsidRPr="009127F2" w:rsidRDefault="00807B6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If your organisation does fundraise</w:t>
            </w:r>
            <w:r w:rsidR="00C212A3">
              <w:t>, but was not actively fundraising during the reporting year,</w:t>
            </w:r>
            <w:r>
              <w:t xml:space="preserve"> please select the option which best represents </w:t>
            </w:r>
            <w:r w:rsidR="00C212A3">
              <w:t xml:space="preserve">your typical </w:t>
            </w:r>
            <w:r w:rsidR="000F6683">
              <w:t>approach</w:t>
            </w:r>
            <w:r w:rsidR="00C212A3">
              <w:t xml:space="preserve">. </w:t>
            </w:r>
            <w:r w:rsidR="000F6683">
              <w:t xml:space="preserve">As a general rule, this is the approach your organisation is likely to take during your next round of fundraising. </w:t>
            </w:r>
          </w:p>
        </w:tc>
      </w:tr>
      <w:tr w:rsidR="005F592C" w:rsidRPr="00D5451C" w14:paraId="68F5397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1FC664A" w14:textId="47E7C5F1" w:rsidR="005F592C" w:rsidRPr="000D72DF" w:rsidRDefault="00773E10" w:rsidP="00F64690">
            <w:pPr>
              <w:pStyle w:val="INDICATORNUMBER"/>
              <w:rPr>
                <w:rStyle w:val="IntenseEmphasis"/>
                <w:b/>
                <w:bCs w:val="0"/>
                <w:i w:val="0"/>
                <w:iCs w:val="0"/>
              </w:rPr>
            </w:pPr>
            <w:r>
              <w:rPr>
                <w:rStyle w:val="IntenseEmphasis"/>
                <w:b/>
                <w:bCs w:val="0"/>
                <w:i w:val="0"/>
                <w:iCs w:val="0"/>
                <w:color w:val="595959"/>
              </w:rPr>
              <w:t>PR 06</w:t>
            </w:r>
            <w:r w:rsidR="005F592C">
              <w:rPr>
                <w:rStyle w:val="IntenseEmphasis"/>
                <w:b/>
                <w:bCs w:val="0"/>
                <w:i w:val="0"/>
                <w:iCs w:val="0"/>
                <w:color w:val="595959"/>
              </w:rPr>
              <w:t>.3</w:t>
            </w:r>
          </w:p>
        </w:tc>
        <w:tc>
          <w:tcPr>
            <w:tcW w:w="8075" w:type="dxa"/>
            <w:tcBorders>
              <w:top w:val="single" w:sz="4" w:space="0" w:color="A6A6A6"/>
              <w:bottom w:val="single" w:sz="4" w:space="0" w:color="A6A6A6"/>
            </w:tcBorders>
          </w:tcPr>
          <w:p w14:paraId="43EF9801" w14:textId="77777777" w:rsidR="00773E10" w:rsidRPr="00203768" w:rsidRDefault="00773E10" w:rsidP="00773E10">
            <w:pPr>
              <w:pStyle w:val="INDICATORTEXT"/>
              <w:jc w:val="both"/>
              <w:cnfStyle w:val="000000000000" w:firstRow="0" w:lastRow="0" w:firstColumn="0" w:lastColumn="0" w:oddVBand="0" w:evenVBand="0" w:oddHBand="0" w:evenHBand="0" w:firstRowFirstColumn="0" w:firstRowLastColumn="0" w:lastRowFirstColumn="0" w:lastRowLastColumn="0"/>
            </w:pPr>
            <w:r w:rsidRPr="00203768">
              <w:t>You may include a discussion of your typical PPM’s coverage:</w:t>
            </w:r>
          </w:p>
          <w:p w14:paraId="1A7A69C7" w14:textId="77777777" w:rsidR="00773E10" w:rsidRPr="00203768" w:rsidRDefault="00773E10" w:rsidP="00EB2B13">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203768">
              <w:t>Policy (e.g. reference to responsible investment and consideration of ESG issues throughout all investment stages)</w:t>
            </w:r>
          </w:p>
          <w:p w14:paraId="6D424929" w14:textId="77777777" w:rsidR="00773E10" w:rsidRPr="00203768" w:rsidRDefault="00773E10" w:rsidP="00EB2B13">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203768">
              <w:t xml:space="preserve">Pre-investment (e.g. processes such as due diligence and the consideration of ESG issues in these) </w:t>
            </w:r>
          </w:p>
          <w:p w14:paraId="49F1B864" w14:textId="77777777" w:rsidR="00773E10" w:rsidRPr="00203768" w:rsidRDefault="00773E10" w:rsidP="00EB2B13">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203768">
              <w:t>Post-investment (e.g. ESG implementation programmes for portfolio companies, tracking achievements and identifying opportunities through monitoring processes, such as audits that co</w:t>
            </w:r>
            <w:r w:rsidR="008B3E91">
              <w:t>nsider ESG issues, until exit)</w:t>
            </w:r>
          </w:p>
          <w:p w14:paraId="272F9C04" w14:textId="77777777" w:rsidR="005F592C" w:rsidRPr="00A107AF" w:rsidRDefault="00773E10" w:rsidP="00FD5C4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203768">
              <w:t xml:space="preserve">Please report on any public placement documents and PPMs issued recently, not necessarily during the reporting year.  </w:t>
            </w:r>
          </w:p>
        </w:tc>
      </w:tr>
      <w:tr w:rsidR="005F592C" w:rsidRPr="00D5451C" w14:paraId="7BB7274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C6EFE33" w14:textId="77777777" w:rsidR="005F592C" w:rsidRPr="00D37B0D" w:rsidRDefault="005F592C" w:rsidP="00F64690">
            <w:pPr>
              <w:pStyle w:val="INDICATORTEXT"/>
              <w:jc w:val="both"/>
              <w:rPr>
                <w:b/>
              </w:rPr>
            </w:pPr>
            <w:r w:rsidRPr="00D37B0D">
              <w:rPr>
                <w:b/>
              </w:rPr>
              <w:t>LOGIC</w:t>
            </w:r>
          </w:p>
        </w:tc>
      </w:tr>
      <w:tr w:rsidR="005F592C" w:rsidRPr="00D5451C" w14:paraId="366921BF"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955DCB2" w14:textId="77777777" w:rsidR="005F592C" w:rsidRDefault="00773E10" w:rsidP="00F64690">
            <w:pPr>
              <w:pStyle w:val="INDICATORNUMBER"/>
              <w:rPr>
                <w:rStyle w:val="IntenseEmphasis"/>
                <w:b/>
                <w:bCs w:val="0"/>
                <w:i w:val="0"/>
                <w:iCs w:val="0"/>
                <w:color w:val="595959"/>
              </w:rPr>
            </w:pPr>
            <w:r>
              <w:rPr>
                <w:rStyle w:val="IntenseEmphasis"/>
                <w:b/>
                <w:bCs w:val="0"/>
                <w:i w:val="0"/>
                <w:iCs w:val="0"/>
                <w:color w:val="595959"/>
              </w:rPr>
              <w:t>PR</w:t>
            </w:r>
            <w:r w:rsidR="005F592C">
              <w:rPr>
                <w:rStyle w:val="IntenseEmphasis"/>
                <w:b/>
                <w:bCs w:val="0"/>
                <w:i w:val="0"/>
                <w:iCs w:val="0"/>
                <w:color w:val="595959"/>
              </w:rPr>
              <w:t xml:space="preserve"> 0</w:t>
            </w:r>
            <w:r>
              <w:rPr>
                <w:rStyle w:val="IntenseEmphasis"/>
                <w:b/>
                <w:bCs w:val="0"/>
                <w:i w:val="0"/>
                <w:iCs w:val="0"/>
                <w:color w:val="595959"/>
              </w:rPr>
              <w:t>6</w:t>
            </w:r>
          </w:p>
        </w:tc>
        <w:tc>
          <w:tcPr>
            <w:tcW w:w="8075" w:type="dxa"/>
            <w:tcBorders>
              <w:top w:val="single" w:sz="4" w:space="0" w:color="A6A6A6"/>
              <w:bottom w:val="single" w:sz="4" w:space="0" w:color="A6A6A6"/>
            </w:tcBorders>
          </w:tcPr>
          <w:p w14:paraId="1A8B1612" w14:textId="4357813C" w:rsidR="00A4549B" w:rsidRDefault="00A4549B" w:rsidP="00A4549B">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This section </w:t>
            </w:r>
            <w:r>
              <w:t xml:space="preserve">(indicators [06] and [07]) is </w:t>
            </w:r>
            <w:r w:rsidRPr="00203768">
              <w:t>about responsible investment and ESG inclus</w:t>
            </w:r>
            <w:r>
              <w:t xml:space="preserve">ion in relation to fundraising and </w:t>
            </w:r>
            <w:r w:rsidRPr="00203768">
              <w:t>promotion of property fund</w:t>
            </w:r>
            <w:r>
              <w:t xml:space="preserve">s. It </w:t>
            </w:r>
            <w:r w:rsidRPr="00203768">
              <w:t xml:space="preserve">is </w:t>
            </w:r>
            <w:r>
              <w:t xml:space="preserve">therefore </w:t>
            </w:r>
            <w:r w:rsidRPr="00203768">
              <w:t xml:space="preserve">applicable </w:t>
            </w:r>
            <w:r>
              <w:t xml:space="preserve">only </w:t>
            </w:r>
            <w:r w:rsidRPr="00203768">
              <w:t xml:space="preserve">for </w:t>
            </w:r>
            <w:r w:rsidR="00EE72F0">
              <w:t>direct fund</w:t>
            </w:r>
            <w:r w:rsidRPr="00203768">
              <w:t xml:space="preserve"> managers.</w:t>
            </w:r>
            <w:r>
              <w:t xml:space="preserve"> It is not applicable to </w:t>
            </w:r>
            <w:r w:rsidR="00EE72F0">
              <w:t>asset owners</w:t>
            </w:r>
            <w:r>
              <w:t xml:space="preserve">. </w:t>
            </w:r>
            <w:r w:rsidR="00E419E6">
              <w:t xml:space="preserve">In </w:t>
            </w:r>
            <w:r w:rsidR="008B2D4F">
              <w:t xml:space="preserve">some </w:t>
            </w:r>
            <w:r w:rsidR="00E419E6">
              <w:t xml:space="preserve">cases, asset managers do not fundraise. If you report that you do not fundraise in [06.1], indicator [07] will not be applicable. </w:t>
            </w:r>
          </w:p>
          <w:p w14:paraId="46359BD1" w14:textId="3F085B30" w:rsidR="00E419E6" w:rsidRDefault="00D408D1">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w:t>
            </w:r>
            <w:r w:rsidR="00A4549B" w:rsidRPr="002E7BE6">
              <w:t>[</w:t>
            </w:r>
            <w:r w:rsidR="00EE72F0">
              <w:t>0</w:t>
            </w:r>
            <w:r w:rsidR="00A4549B" w:rsidRPr="002E7BE6">
              <w:t>6.2] and [</w:t>
            </w:r>
            <w:r w:rsidR="00EE72F0">
              <w:t>0</w:t>
            </w:r>
            <w:r w:rsidR="00A4549B" w:rsidRPr="002E7BE6">
              <w:t xml:space="preserve">6.3] will be applicable if </w:t>
            </w:r>
            <w:r w:rsidR="00EE72F0">
              <w:t>‘</w:t>
            </w:r>
            <w:r w:rsidR="00A4549B" w:rsidRPr="002E7BE6">
              <w:t>Yes</w:t>
            </w:r>
            <w:r w:rsidR="00EE72F0">
              <w:t>’</w:t>
            </w:r>
            <w:r w:rsidR="00A4549B" w:rsidRPr="002E7BE6">
              <w:t xml:space="preserve"> is reported in [</w:t>
            </w:r>
            <w:r w:rsidR="00EE72F0">
              <w:t>0</w:t>
            </w:r>
            <w:r w:rsidR="00A4549B" w:rsidRPr="002E7BE6">
              <w:t>6.1].</w:t>
            </w:r>
            <w:r w:rsidR="00ED5CDA">
              <w:t xml:space="preserve"> Indicator [06.4] will be applicable if ‘Not Applicable’ is reported in [06.1].</w:t>
            </w:r>
          </w:p>
        </w:tc>
      </w:tr>
      <w:tr w:rsidR="005F592C" w:rsidRPr="00D5451C" w14:paraId="3067C70F"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0AD7010F" w14:textId="77777777" w:rsidR="005F592C" w:rsidRPr="00D37B0D" w:rsidRDefault="005F592C" w:rsidP="00F64690">
            <w:pPr>
              <w:pStyle w:val="INDICATORTEXT"/>
              <w:jc w:val="both"/>
              <w:rPr>
                <w:b/>
              </w:rPr>
            </w:pPr>
            <w:r w:rsidRPr="00D37B0D">
              <w:rPr>
                <w:b/>
              </w:rPr>
              <w:t>ASSESSMENT</w:t>
            </w:r>
          </w:p>
        </w:tc>
      </w:tr>
      <w:tr w:rsidR="005F592C" w:rsidRPr="00D5451C" w14:paraId="6CB17BB7"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AF6CC87" w14:textId="77777777" w:rsidR="005F592C" w:rsidRDefault="00773E10" w:rsidP="00F64690">
            <w:pPr>
              <w:pStyle w:val="INDICATORNUMBER"/>
              <w:rPr>
                <w:rStyle w:val="IntenseEmphasis"/>
                <w:b/>
                <w:bCs w:val="0"/>
                <w:i w:val="0"/>
                <w:iCs w:val="0"/>
                <w:color w:val="595959"/>
              </w:rPr>
            </w:pPr>
            <w:r>
              <w:rPr>
                <w:rStyle w:val="IntenseEmphasis"/>
                <w:b/>
                <w:bCs w:val="0"/>
                <w:i w:val="0"/>
                <w:iCs w:val="0"/>
                <w:color w:val="595959"/>
              </w:rPr>
              <w:t>PR</w:t>
            </w:r>
            <w:r w:rsidR="005F592C">
              <w:rPr>
                <w:rStyle w:val="IntenseEmphasis"/>
                <w:b/>
                <w:bCs w:val="0"/>
                <w:i w:val="0"/>
                <w:iCs w:val="0"/>
                <w:color w:val="595959"/>
              </w:rPr>
              <w:t xml:space="preserve"> 0</w:t>
            </w:r>
            <w:r>
              <w:rPr>
                <w:rStyle w:val="IntenseEmphasis"/>
                <w:b/>
                <w:bCs w:val="0"/>
                <w:i w:val="0"/>
                <w:iCs w:val="0"/>
                <w:color w:val="595959"/>
              </w:rPr>
              <w:t>6</w:t>
            </w:r>
          </w:p>
        </w:tc>
        <w:tc>
          <w:tcPr>
            <w:tcW w:w="8075" w:type="dxa"/>
            <w:tcBorders>
              <w:top w:val="single" w:sz="4" w:space="0" w:color="A6A6A6"/>
              <w:bottom w:val="single" w:sz="4" w:space="0" w:color="0070C0"/>
            </w:tcBorders>
          </w:tcPr>
          <w:p w14:paraId="06A6BCF2" w14:textId="77777777" w:rsidR="00773E10" w:rsidRPr="00203768" w:rsidRDefault="00773E10" w:rsidP="00773E10">
            <w:pPr>
              <w:spacing w:after="0" w:line="240" w:lineRule="auto"/>
              <w:cnfStyle w:val="000000000000" w:firstRow="0" w:lastRow="0" w:firstColumn="0" w:lastColumn="0" w:oddVBand="0" w:evenVBand="0" w:oddHBand="0" w:evenHBand="0" w:firstRowFirstColumn="0" w:firstRowLastColumn="0" w:lastRowFirstColumn="0" w:lastRowLastColumn="0"/>
              <w:rPr>
                <w:rFonts w:eastAsia="Calibri"/>
                <w:kern w:val="24"/>
              </w:rPr>
            </w:pPr>
            <w:r w:rsidRPr="00773E10">
              <w:rPr>
                <w:rFonts w:eastAsiaTheme="minorEastAsia"/>
                <w:color w:val="595959"/>
                <w:sz w:val="18"/>
                <w:szCs w:val="18"/>
              </w:rPr>
              <w:t>Maximum score: Three</w:t>
            </w:r>
            <w:r w:rsidRPr="00203768">
              <w:rPr>
                <w:sz w:val="18"/>
                <w:szCs w:val="18"/>
              </w:rPr>
              <w:t xml:space="preserve"> </w:t>
            </w:r>
            <w:r w:rsidRPr="00773E10">
              <w:rPr>
                <w:rFonts w:eastAsiaTheme="minorEastAsia"/>
                <w:color w:val="595959"/>
                <w:sz w:val="18"/>
                <w:szCs w:val="18"/>
              </w:rPr>
              <w:sym w:font="Wingdings" w:char="F0AB"/>
            </w:r>
          </w:p>
          <w:p w14:paraId="11369B5E" w14:textId="77777777" w:rsidR="005F592C" w:rsidRDefault="00773E10">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203768">
              <w:rPr>
                <w:rFonts w:eastAsiaTheme="minorEastAsia"/>
                <w:szCs w:val="18"/>
              </w:rPr>
              <w:t xml:space="preserve">The assessment of this indicator is based on your responses to </w:t>
            </w:r>
            <w:r w:rsidR="002148BA">
              <w:rPr>
                <w:rFonts w:eastAsiaTheme="minorEastAsia"/>
                <w:szCs w:val="18"/>
              </w:rPr>
              <w:t>[</w:t>
            </w:r>
            <w:r w:rsidR="00537255">
              <w:rPr>
                <w:rFonts w:eastAsiaTheme="minorEastAsia"/>
                <w:szCs w:val="18"/>
              </w:rPr>
              <w:t>06.1] and [</w:t>
            </w:r>
            <w:r w:rsidRPr="00203768">
              <w:rPr>
                <w:rFonts w:eastAsiaTheme="minorEastAsia"/>
                <w:szCs w:val="18"/>
              </w:rPr>
              <w:t>06.2</w:t>
            </w:r>
            <w:r w:rsidR="002148BA">
              <w:rPr>
                <w:rFonts w:eastAsiaTheme="minorEastAsia"/>
                <w:szCs w:val="18"/>
              </w:rPr>
              <w:t>]</w:t>
            </w:r>
            <w:r w:rsidRPr="00203768">
              <w:rPr>
                <w:rFonts w:eastAsiaTheme="minorEastAsia"/>
                <w:szCs w:val="18"/>
              </w:rPr>
              <w:t>.</w:t>
            </w:r>
            <w:r w:rsidR="000F6683">
              <w:rPr>
                <w:rFonts w:eastAsiaTheme="minorEastAsia"/>
                <w:szCs w:val="18"/>
              </w:rPr>
              <w:t xml:space="preserve"> </w:t>
            </w:r>
          </w:p>
          <w:p w14:paraId="50AE21AB" w14:textId="55F4E0FC" w:rsidR="000F6683" w:rsidRDefault="000F6683">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fundraise”, this indicator will not form part of your score. </w:t>
            </w:r>
          </w:p>
        </w:tc>
      </w:tr>
    </w:tbl>
    <w:p w14:paraId="608370F3" w14:textId="77777777" w:rsidR="005F592C" w:rsidRDefault="005F592C" w:rsidP="00EE72F0">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4137E6A9"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0487CA1D" w14:textId="77777777" w:rsidR="00CC1F15" w:rsidRPr="004720C4" w:rsidRDefault="00773E10" w:rsidP="00F64690">
            <w:pPr>
              <w:pStyle w:val="SectionIndicatorHeaderText"/>
              <w:rPr>
                <w:rStyle w:val="IntenseEmphasis"/>
                <w:b w:val="0"/>
                <w:bCs w:val="0"/>
                <w:i w:val="0"/>
                <w:iCs w:val="0"/>
              </w:rPr>
            </w:pPr>
            <w:r>
              <w:rPr>
                <w:rStyle w:val="IntenseEmphasis"/>
                <w:b w:val="0"/>
                <w:i w:val="0"/>
                <w:color w:val="FFFFFF" w:themeColor="background1"/>
              </w:rPr>
              <w:t>PR</w:t>
            </w:r>
            <w:r w:rsidR="00CC1F15">
              <w:rPr>
                <w:rStyle w:val="IntenseEmphasis"/>
                <w:b w:val="0"/>
                <w:i w:val="0"/>
                <w:color w:val="FFFFFF" w:themeColor="background1"/>
              </w:rPr>
              <w:t xml:space="preserve"> 0</w:t>
            </w:r>
            <w:r>
              <w:rPr>
                <w:rStyle w:val="IntenseEmphasis"/>
                <w:b w:val="0"/>
                <w:i w:val="0"/>
                <w:color w:val="FFFFFF" w:themeColor="background1"/>
              </w:rPr>
              <w:t>6</w:t>
            </w:r>
          </w:p>
        </w:tc>
        <w:tc>
          <w:tcPr>
            <w:tcW w:w="7087" w:type="dxa"/>
          </w:tcPr>
          <w:p w14:paraId="186FD0A9"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C1F15" w:rsidRPr="00CF025D" w14:paraId="5B6F006F"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0D341826" w14:textId="77777777" w:rsidR="00CC1F15" w:rsidRPr="00534870" w:rsidRDefault="00CC1F15" w:rsidP="00CC1F15">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14:paraId="521FA6C7" w14:textId="77777777" w:rsidR="00CC1F15" w:rsidRPr="00534870" w:rsidRDefault="00CC1F15" w:rsidP="00CC1F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 A private equity firm will issue a fund placement documents or PPM to prospective limited partners/investors when it is attempting to raise capital through a fund offering.</w:t>
            </w:r>
            <w:r w:rsidRPr="00534870">
              <w:rPr>
                <w:rFonts w:eastAsia="Calibri"/>
                <w:szCs w:val="18"/>
              </w:rPr>
              <w:t xml:space="preserve"> </w:t>
            </w:r>
          </w:p>
        </w:tc>
      </w:tr>
    </w:tbl>
    <w:p w14:paraId="73EB0E41" w14:textId="77777777" w:rsidR="00CC1F15" w:rsidRDefault="00CC1F15">
      <w:pPr>
        <w:widowControl/>
        <w:autoSpaceDE/>
        <w:autoSpaceDN/>
        <w:adjustRightInd/>
        <w:spacing w:before="0" w:after="0" w:line="240" w:lineRule="auto"/>
      </w:pPr>
    </w:p>
    <w:p w14:paraId="2F62CD6F" w14:textId="77777777" w:rsidR="002762AF" w:rsidRDefault="002762A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1F93E532"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2810A1"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199F4B4"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9111B27"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0B33BC5"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685212E6"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8A6E3E3" w14:textId="77777777" w:rsidR="005A06D2" w:rsidRPr="00903B63" w:rsidRDefault="00773E10" w:rsidP="00F64690">
            <w:pPr>
              <w:pStyle w:val="SectionIndicatorHeaderText"/>
              <w:rPr>
                <w:rStyle w:val="IntenseEmphasis"/>
                <w:bCs w:val="0"/>
                <w:i w:val="0"/>
                <w:iCs w:val="0"/>
                <w:color w:val="FFFFFF" w:themeColor="background1"/>
              </w:rPr>
            </w:pPr>
            <w:r>
              <w:rPr>
                <w:rStyle w:val="IntenseEmphasis"/>
                <w:i w:val="0"/>
                <w:color w:val="FFFFFF" w:themeColor="background1"/>
              </w:rPr>
              <w:t>PR</w:t>
            </w:r>
            <w:r w:rsidR="005A06D2">
              <w:rPr>
                <w:rStyle w:val="IntenseEmphasis"/>
                <w:i w:val="0"/>
                <w:color w:val="FFFFFF" w:themeColor="background1"/>
              </w:rPr>
              <w:t xml:space="preserve"> 0</w:t>
            </w:r>
            <w:r>
              <w:rPr>
                <w:rStyle w:val="IntenseEmphasis"/>
                <w:i w:val="0"/>
                <w:color w:val="FFFFFF" w:themeColor="background1"/>
              </w:rPr>
              <w:t>7</w:t>
            </w:r>
          </w:p>
        </w:tc>
        <w:tc>
          <w:tcPr>
            <w:tcW w:w="3402" w:type="dxa"/>
            <w:shd w:val="clear" w:color="auto" w:fill="888888"/>
          </w:tcPr>
          <w:p w14:paraId="289EEFE3"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E4B9DE7"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C0D4157"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3C4FF4F5"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93A5E" w14:paraId="541BE3D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D3ED9C4" w14:textId="77777777" w:rsidR="00A93A5E" w:rsidRPr="00903B63" w:rsidRDefault="00773E10" w:rsidP="00F64690">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A93A5E">
              <w:rPr>
                <w:rStyle w:val="IntenseEmphasis"/>
                <w:i w:val="0"/>
                <w:color w:val="FFFFFF" w:themeColor="background1"/>
              </w:rPr>
              <w:t xml:space="preserve"> 0</w:t>
            </w:r>
            <w:r>
              <w:rPr>
                <w:rStyle w:val="IntenseEmphasis"/>
                <w:i w:val="0"/>
                <w:color w:val="FFFFFF" w:themeColor="background1"/>
              </w:rPr>
              <w:t>7</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2895D1D"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14:paraId="1B9067A8"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4B76153" w14:textId="77777777" w:rsidR="00A93A5E" w:rsidRDefault="00773E10" w:rsidP="00F64690">
            <w:pPr>
              <w:pStyle w:val="INDICATORNUMBER"/>
              <w:rPr>
                <w:rStyle w:val="IntenseEmphasis"/>
                <w:b/>
                <w:bCs w:val="0"/>
                <w:i w:val="0"/>
                <w:iCs w:val="0"/>
              </w:rPr>
            </w:pPr>
            <w:r>
              <w:rPr>
                <w:rStyle w:val="IntenseEmphasis"/>
                <w:b/>
                <w:bCs w:val="0"/>
                <w:i w:val="0"/>
                <w:iCs w:val="0"/>
                <w:color w:val="595959"/>
              </w:rPr>
              <w:t>PR 07</w:t>
            </w:r>
            <w:r w:rsidR="00A93A5E">
              <w:rPr>
                <w:rStyle w:val="IntenseEmphasis"/>
                <w:b/>
                <w:bCs w:val="0"/>
                <w:i w:val="0"/>
                <w:iCs w:val="0"/>
                <w:color w:val="595959"/>
              </w:rPr>
              <w:t>.1</w:t>
            </w:r>
          </w:p>
        </w:tc>
        <w:tc>
          <w:tcPr>
            <w:tcW w:w="8080" w:type="dxa"/>
            <w:tcBorders>
              <w:top w:val="nil"/>
              <w:right w:val="single" w:sz="4" w:space="0" w:color="595959" w:themeColor="text1" w:themeTint="A6"/>
            </w:tcBorders>
          </w:tcPr>
          <w:p w14:paraId="1A40E056" w14:textId="77777777" w:rsidR="00A93A5E" w:rsidRPr="00773E10" w:rsidRDefault="00773E10" w:rsidP="00F64690">
            <w:pPr>
              <w:pStyle w:val="INDICATORTEXT"/>
              <w:cnfStyle w:val="000000100000" w:firstRow="0" w:lastRow="0" w:firstColumn="0" w:lastColumn="0" w:oddVBand="0" w:evenVBand="0" w:oddHBand="1" w:evenHBand="0" w:firstRowFirstColumn="0" w:firstRowLastColumn="0" w:lastRowFirstColumn="0" w:lastRowLastColumn="0"/>
            </w:pPr>
            <w:r w:rsidRPr="00773E10">
              <w:t>Indicate whether your organisation makes formal commitments in fund formation contracts, Limited Partnership Agreements (LPAs) or in side letters relating to responsible investment in property when requested by clients.</w:t>
            </w:r>
          </w:p>
        </w:tc>
      </w:tr>
      <w:tr w:rsidR="00A93A5E" w14:paraId="57D8E04F" w14:textId="77777777" w:rsidTr="00DC390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48D866C1" w14:textId="77777777" w:rsidR="00A93A5E" w:rsidRPr="00AE100E" w:rsidRDefault="00A93A5E" w:rsidP="00F64690">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288FC12" w14:textId="77777777" w:rsidR="00773E10" w:rsidRPr="00203768"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We always make formal commitment to responsible investment in fund formation contracts, LPAs or side letters</w:t>
            </w:r>
            <w:r w:rsidRPr="00203768">
              <w:t xml:space="preserve"> </w:t>
            </w:r>
          </w:p>
          <w:p w14:paraId="6981C9B0" w14:textId="77777777" w:rsidR="00773E10" w:rsidRPr="00773E10"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t>
            </w:r>
            <w:r w:rsidRPr="00203768">
              <w:t xml:space="preserve">In </w:t>
            </w:r>
            <w:r w:rsidRPr="00773E10">
              <w:t>a majority of cases we make formal commitment to responsible investment in fund formation contracts, LPAs or side letters</w:t>
            </w:r>
          </w:p>
          <w:p w14:paraId="34CDC847" w14:textId="77777777" w:rsidR="00773E10" w:rsidRPr="00773E10"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t>
            </w:r>
            <w:r w:rsidRPr="00203768">
              <w:t xml:space="preserve">In </w:t>
            </w:r>
            <w:r w:rsidRPr="00773E10">
              <w:t>a minority of cases we make formal commitment to responsible investment in fund formation contracts, LPAs or side letters</w:t>
            </w:r>
          </w:p>
          <w:p w14:paraId="602FADF0" w14:textId="77777777" w:rsidR="00773E10" w:rsidRPr="00773E10"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We do not make formal commitment to</w:t>
            </w:r>
            <w:r w:rsidRPr="00203768">
              <w:t xml:space="preserve"> </w:t>
            </w:r>
            <w:r w:rsidRPr="00773E10">
              <w:t>responsible investment in fund formation contracts, LPAs or side letters</w:t>
            </w:r>
          </w:p>
          <w:p w14:paraId="64C429C8" w14:textId="77777777" w:rsidR="00A93A5E" w:rsidRPr="00986592" w:rsidRDefault="00773E10" w:rsidP="00773E1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203768">
              <w:sym w:font="Wingdings" w:char="F06D"/>
            </w:r>
            <w:r w:rsidRPr="00203768">
              <w:t xml:space="preserve"> Our clients do not request us to make formal commitments to responsible investment in property</w:t>
            </w:r>
          </w:p>
        </w:tc>
      </w:tr>
      <w:tr w:rsidR="00EF652A" w14:paraId="28A348B3"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72AFBB17" w14:textId="77777777" w:rsidR="00EF652A" w:rsidRPr="00AE100E" w:rsidRDefault="00773E10" w:rsidP="00F64690">
            <w:pPr>
              <w:pStyle w:val="INDICATORNUMBER"/>
              <w:rPr>
                <w:rStyle w:val="IntenseEmphasis"/>
                <w:b/>
                <w:bCs w:val="0"/>
                <w:i w:val="0"/>
                <w:iCs w:val="0"/>
                <w:color w:val="595959"/>
              </w:rPr>
            </w:pPr>
            <w:r>
              <w:rPr>
                <w:rStyle w:val="IntenseEmphasis"/>
                <w:b/>
                <w:bCs w:val="0"/>
                <w:i w:val="0"/>
                <w:iCs w:val="0"/>
                <w:color w:val="595959"/>
              </w:rPr>
              <w:t>PR 07</w:t>
            </w:r>
            <w:r w:rsidR="00EF652A">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1C351929" w14:textId="77777777" w:rsidR="00EF652A" w:rsidRPr="00EF652A" w:rsidRDefault="00EF652A" w:rsidP="00EF652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646D6F61" w14:textId="77777777" w:rsidTr="00EF652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798C95A0" w14:textId="77777777" w:rsidR="00EF652A" w:rsidRPr="00AE100E" w:rsidRDefault="00EF652A"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8809791"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D4651A1" w14:textId="77777777" w:rsidR="005A06D2"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F652A" w14:paraId="1B22A262"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606AA22" w14:textId="77777777" w:rsidR="00EF652A" w:rsidRPr="00191BC1" w:rsidRDefault="003677A5"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EF652A">
              <w:rPr>
                <w:rStyle w:val="IntenseEmphasis"/>
                <w:b w:val="0"/>
                <w:i w:val="0"/>
                <w:color w:val="FFFFFF" w:themeColor="background1"/>
              </w:rPr>
              <w:t xml:space="preserve"> 0</w:t>
            </w:r>
            <w:r>
              <w:rPr>
                <w:rStyle w:val="IntenseEmphasis"/>
                <w:b w:val="0"/>
                <w:i w:val="0"/>
                <w:color w:val="FFFFFF" w:themeColor="background1"/>
              </w:rPr>
              <w:t>7</w:t>
            </w:r>
          </w:p>
        </w:tc>
        <w:tc>
          <w:tcPr>
            <w:tcW w:w="8080" w:type="dxa"/>
          </w:tcPr>
          <w:p w14:paraId="77CCCE94"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F652A" w:rsidRPr="00CF025D" w14:paraId="5C234213"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146ED91" w14:textId="77777777" w:rsidR="00EF652A" w:rsidRPr="000D72DF" w:rsidRDefault="003677A5" w:rsidP="00F64690">
            <w:pPr>
              <w:pStyle w:val="INDICATORNUMBER"/>
              <w:rPr>
                <w:rStyle w:val="IntenseEmphasis"/>
                <w:b/>
                <w:bCs w:val="0"/>
                <w:i w:val="0"/>
                <w:iCs w:val="0"/>
              </w:rPr>
            </w:pPr>
            <w:r>
              <w:rPr>
                <w:rStyle w:val="IntenseEmphasis"/>
                <w:b/>
                <w:bCs w:val="0"/>
                <w:i w:val="0"/>
                <w:iCs w:val="0"/>
                <w:color w:val="595959"/>
              </w:rPr>
              <w:t>PR</w:t>
            </w:r>
            <w:r w:rsidR="00EF652A">
              <w:rPr>
                <w:rStyle w:val="IntenseEmphasis"/>
                <w:b/>
                <w:bCs w:val="0"/>
                <w:i w:val="0"/>
                <w:iCs w:val="0"/>
                <w:color w:val="595959"/>
              </w:rPr>
              <w:t xml:space="preserve"> 0</w:t>
            </w:r>
            <w:r>
              <w:rPr>
                <w:rStyle w:val="IntenseEmphasis"/>
                <w:b/>
                <w:bCs w:val="0"/>
                <w:i w:val="0"/>
                <w:iCs w:val="0"/>
                <w:color w:val="595959"/>
              </w:rPr>
              <w:t>7</w:t>
            </w:r>
          </w:p>
        </w:tc>
        <w:tc>
          <w:tcPr>
            <w:tcW w:w="8080" w:type="dxa"/>
            <w:tcBorders>
              <w:top w:val="single" w:sz="4" w:space="0" w:color="595959"/>
              <w:bottom w:val="single" w:sz="4" w:space="0" w:color="A6A6A6" w:themeColor="background1" w:themeShade="A6"/>
            </w:tcBorders>
          </w:tcPr>
          <w:p w14:paraId="64CF2D0A" w14:textId="77777777" w:rsidR="00EF652A" w:rsidRPr="00CF025D" w:rsidRDefault="003677A5" w:rsidP="00EE72F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677A5">
              <w:rPr>
                <w:rFonts w:cs="Calibri"/>
                <w:szCs w:val="18"/>
              </w:rPr>
              <w:t xml:space="preserve">This indicator is applicable only for direct property fund managers. This is not applicable for </w:t>
            </w:r>
            <w:r w:rsidR="00EE72F0">
              <w:rPr>
                <w:rFonts w:cs="Calibri"/>
                <w:szCs w:val="18"/>
              </w:rPr>
              <w:t>asset owners</w:t>
            </w:r>
            <w:r w:rsidRPr="003677A5">
              <w:rPr>
                <w:rFonts w:cs="Calibri"/>
                <w:szCs w:val="18"/>
              </w:rPr>
              <w:t>.</w:t>
            </w:r>
          </w:p>
        </w:tc>
      </w:tr>
      <w:tr w:rsidR="00EF652A" w:rsidRPr="00CF025D" w14:paraId="2044C18B"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9D7DA4C" w14:textId="77777777" w:rsidR="00EF652A" w:rsidRDefault="003677A5" w:rsidP="00F64690">
            <w:pPr>
              <w:pStyle w:val="INDICATORNUMBER"/>
              <w:rPr>
                <w:rStyle w:val="IntenseEmphasis"/>
                <w:b/>
                <w:bCs w:val="0"/>
                <w:i w:val="0"/>
                <w:iCs w:val="0"/>
                <w:color w:val="595959"/>
              </w:rPr>
            </w:pPr>
            <w:r>
              <w:rPr>
                <w:rStyle w:val="IntenseEmphasis"/>
                <w:b/>
                <w:bCs w:val="0"/>
                <w:i w:val="0"/>
                <w:iCs w:val="0"/>
                <w:color w:val="595959"/>
              </w:rPr>
              <w:t>PR 07</w:t>
            </w:r>
            <w:r w:rsidR="00EF652A">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DE388EA" w14:textId="77777777" w:rsidR="003677A5" w:rsidRPr="003677A5" w:rsidRDefault="003677A5" w:rsidP="003677A5">
            <w:pPr>
              <w:pStyle w:val="INDICATORTEXT"/>
              <w:cnfStyle w:val="000000000000" w:firstRow="0" w:lastRow="0" w:firstColumn="0" w:lastColumn="0" w:oddVBand="0" w:evenVBand="0" w:oddHBand="0" w:evenHBand="0" w:firstRowFirstColumn="0" w:firstRowLastColumn="0" w:lastRowFirstColumn="0" w:lastRowLastColumn="0"/>
              <w:rPr>
                <w:i/>
              </w:rPr>
            </w:pPr>
            <w:r w:rsidRPr="003677A5">
              <w:rPr>
                <w:i/>
              </w:rPr>
              <w:t>Fund formation contracts, Limited Partnership Agreements (LPAs)</w:t>
            </w:r>
          </w:p>
          <w:p w14:paraId="37C0E32B" w14:textId="77777777" w:rsidR="003677A5" w:rsidRPr="00203768"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203768">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across the document. This latter approach can eliminate the need for separate fund formation contracts, LPAs or side letters. </w:t>
            </w:r>
          </w:p>
          <w:p w14:paraId="6238112B" w14:textId="77777777" w:rsidR="003677A5" w:rsidRPr="00203768"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203768">
              <w:t xml:space="preserve">Please report on any fund formation contracts, LPAs and side letters signed upon request from investors/AOs recently, not necessarily during the reporting year.  </w:t>
            </w:r>
          </w:p>
          <w:p w14:paraId="0E65DDD0" w14:textId="77777777" w:rsidR="00EF652A" w:rsidRPr="00EF652A" w:rsidRDefault="003677A5" w:rsidP="003677A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203768">
              <w:t>Please note that a formal commitment can have different levels of significance when it comes to implementation. Even though a responsible investment policy is mentioned it does not mean ESG issues will be implemented in operational processes.</w:t>
            </w:r>
          </w:p>
        </w:tc>
      </w:tr>
      <w:tr w:rsidR="00EF652A" w:rsidRPr="00CF025D" w14:paraId="2EE98B30"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A56C7FC" w14:textId="77777777" w:rsidR="00EF652A" w:rsidRDefault="003677A5" w:rsidP="00F64690">
            <w:pPr>
              <w:pStyle w:val="INDICATORNUMBER"/>
              <w:rPr>
                <w:rStyle w:val="IntenseEmphasis"/>
                <w:b/>
                <w:bCs w:val="0"/>
                <w:i w:val="0"/>
                <w:iCs w:val="0"/>
                <w:color w:val="595959"/>
              </w:rPr>
            </w:pPr>
            <w:r>
              <w:rPr>
                <w:rStyle w:val="IntenseEmphasis"/>
                <w:b/>
                <w:bCs w:val="0"/>
                <w:i w:val="0"/>
                <w:iCs w:val="0"/>
                <w:color w:val="595959"/>
              </w:rPr>
              <w:t>PR 07</w:t>
            </w:r>
            <w:r w:rsidR="00EF652A">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7C923DD3" w14:textId="77777777" w:rsidR="003677A5" w:rsidRPr="003677A5" w:rsidRDefault="003677A5" w:rsidP="003677A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You may include a discussion of:</w:t>
            </w:r>
          </w:p>
          <w:p w14:paraId="6344972E"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Description of your organisation’s respo</w:t>
            </w:r>
            <w:r w:rsidR="008B3E91">
              <w:rPr>
                <w:rFonts w:cs="Calibri"/>
                <w:szCs w:val="18"/>
              </w:rPr>
              <w:t>nsible investment commitments</w:t>
            </w:r>
          </w:p>
          <w:p w14:paraId="3EAE898C"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Adoption and alignment of policies between direct and indirect investors in relation to responsible investment and ESG issues</w:t>
            </w:r>
          </w:p>
          <w:p w14:paraId="68F76274"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 xml:space="preserve">Exclusion of investments in certain areas either based on a direct property investor’s own suggestion or in accordance with the </w:t>
            </w:r>
            <w:r w:rsidR="008B3E91">
              <w:rPr>
                <w:rFonts w:cs="Calibri"/>
                <w:szCs w:val="18"/>
              </w:rPr>
              <w:t>indirect investor’s preferences</w:t>
            </w:r>
          </w:p>
          <w:p w14:paraId="53B86F55"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Processes in place to deliver approach towards responsible investment and consideration of ESG issues, both during pre and post investment (including exits)</w:t>
            </w:r>
          </w:p>
          <w:p w14:paraId="412E2019"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Listing of specific E, S and G issues (e.g. climate change and remuneration, and how they wil</w:t>
            </w:r>
            <w:r w:rsidR="00844878">
              <w:rPr>
                <w:rFonts w:cs="Calibri"/>
                <w:szCs w:val="18"/>
              </w:rPr>
              <w:t>l be dealt with (if required</w:t>
            </w:r>
            <w:r w:rsidR="008B3E91">
              <w:rPr>
                <w:rFonts w:cs="Calibri"/>
                <w:szCs w:val="18"/>
              </w:rPr>
              <w:t>)</w:t>
            </w:r>
          </w:p>
          <w:p w14:paraId="355B37D6"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Portfolio companies’ undertaking in relation to ESG issues</w:t>
            </w:r>
          </w:p>
          <w:p w14:paraId="09474006"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lastRenderedPageBreak/>
              <w:t>How reporting on ESG issues will be carried out during the life of the fund(s)</w:t>
            </w:r>
          </w:p>
          <w:p w14:paraId="4162122F" w14:textId="77777777" w:rsidR="003677A5" w:rsidRPr="003677A5" w:rsidRDefault="003677A5" w:rsidP="00EB2B13">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How and when potential incidents among portfolio companies wil</w:t>
            </w:r>
            <w:r w:rsidR="008B3E91">
              <w:rPr>
                <w:rFonts w:cs="Calibri"/>
                <w:szCs w:val="18"/>
              </w:rPr>
              <w:t>l be communicated to investors</w:t>
            </w:r>
          </w:p>
          <w:p w14:paraId="45E103BE" w14:textId="77777777" w:rsidR="00FD5C41" w:rsidRPr="00EF652A" w:rsidRDefault="003677A5" w:rsidP="00FD5C41">
            <w:pPr>
              <w:pStyle w:val="INDICATORTEXT"/>
              <w:cnfStyle w:val="000000000000" w:firstRow="0" w:lastRow="0" w:firstColumn="0" w:lastColumn="0" w:oddVBand="0" w:evenVBand="0" w:oddHBand="0" w:evenHBand="0" w:firstRowFirstColumn="0" w:firstRowLastColumn="0" w:lastRowFirstColumn="0" w:lastRowLastColumn="0"/>
              <w:rPr>
                <w:i/>
              </w:rPr>
            </w:pPr>
            <w:r w:rsidRPr="003677A5">
              <w:rPr>
                <w:rFonts w:cs="Calibri"/>
                <w:szCs w:val="18"/>
              </w:rPr>
              <w:t xml:space="preserve">If your formal commitments to responsible investment in property exist through other mechanisms that have been described in the </w:t>
            </w:r>
            <w:r w:rsidRPr="00EE72F0">
              <w:rPr>
                <w:rFonts w:cs="Calibri"/>
                <w:i/>
                <w:szCs w:val="18"/>
              </w:rPr>
              <w:t>Overarching Approach</w:t>
            </w:r>
            <w:r w:rsidR="00EE72F0">
              <w:rPr>
                <w:rFonts w:cs="Calibri"/>
                <w:i/>
                <w:szCs w:val="18"/>
              </w:rPr>
              <w:t xml:space="preserve"> (OA)</w:t>
            </w:r>
            <w:r w:rsidRPr="003677A5">
              <w:rPr>
                <w:rFonts w:cs="Calibri"/>
                <w:szCs w:val="18"/>
              </w:rPr>
              <w:t xml:space="preserve"> module please make a reference to that reported information in this indicator.</w:t>
            </w:r>
          </w:p>
        </w:tc>
      </w:tr>
      <w:tr w:rsidR="00EF652A" w:rsidRPr="00CF025D" w14:paraId="6AC61CEA"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AF862B1" w14:textId="77777777" w:rsidR="00EF652A" w:rsidRPr="009A594C" w:rsidRDefault="00EF652A" w:rsidP="00F64690">
            <w:pPr>
              <w:pStyle w:val="INDICATORNUMBER"/>
              <w:rPr>
                <w:rFonts w:cs="Calibri"/>
                <w:b w:val="0"/>
                <w:i/>
              </w:rPr>
            </w:pPr>
            <w:r w:rsidRPr="009A594C">
              <w:rPr>
                <w:rStyle w:val="IntenseEmphasis"/>
                <w:b/>
                <w:i w:val="0"/>
                <w:color w:val="595959"/>
              </w:rPr>
              <w:lastRenderedPageBreak/>
              <w:t>LOGIC</w:t>
            </w:r>
          </w:p>
        </w:tc>
      </w:tr>
      <w:tr w:rsidR="00EF652A" w:rsidRPr="00CF025D" w14:paraId="6CD5CAEB"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06DD274" w14:textId="77777777" w:rsidR="00EF652A" w:rsidRDefault="003677A5" w:rsidP="00F64690">
            <w:pPr>
              <w:pStyle w:val="INDICATORNUMBER"/>
              <w:rPr>
                <w:rStyle w:val="IntenseEmphasis"/>
                <w:b/>
                <w:bCs w:val="0"/>
                <w:i w:val="0"/>
                <w:iCs w:val="0"/>
                <w:color w:val="595959"/>
              </w:rPr>
            </w:pPr>
            <w:r>
              <w:rPr>
                <w:rStyle w:val="IntenseEmphasis"/>
                <w:b/>
                <w:bCs w:val="0"/>
                <w:i w:val="0"/>
                <w:iCs w:val="0"/>
                <w:color w:val="595959"/>
              </w:rPr>
              <w:t>PR</w:t>
            </w:r>
            <w:r w:rsidR="00EF652A">
              <w:rPr>
                <w:rStyle w:val="IntenseEmphasis"/>
                <w:b/>
                <w:bCs w:val="0"/>
                <w:i w:val="0"/>
                <w:iCs w:val="0"/>
                <w:color w:val="595959"/>
              </w:rPr>
              <w:t xml:space="preserve"> 0</w:t>
            </w:r>
            <w:r>
              <w:rPr>
                <w:rStyle w:val="IntenseEmphasis"/>
                <w:b/>
                <w:bCs w:val="0"/>
                <w:i w:val="0"/>
                <w:iCs w:val="0"/>
                <w:color w:val="595959"/>
              </w:rPr>
              <w:t>7</w:t>
            </w:r>
          </w:p>
        </w:tc>
        <w:tc>
          <w:tcPr>
            <w:tcW w:w="8080" w:type="dxa"/>
            <w:tcBorders>
              <w:top w:val="single" w:sz="4" w:space="0" w:color="A6A6A6" w:themeColor="background1" w:themeShade="A6"/>
              <w:bottom w:val="single" w:sz="4" w:space="0" w:color="A6A6A6" w:themeColor="background1" w:themeShade="A6"/>
            </w:tcBorders>
          </w:tcPr>
          <w:p w14:paraId="4E0380AD" w14:textId="77777777" w:rsidR="005F4F11" w:rsidRDefault="005538D2" w:rsidP="00EE72F0">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203768">
              <w:t xml:space="preserve">This section </w:t>
            </w:r>
            <w:r>
              <w:t xml:space="preserve">(indicators [06] and [07]) is </w:t>
            </w:r>
            <w:r w:rsidRPr="00203768">
              <w:t>about responsible investment and ESG inclus</w:t>
            </w:r>
            <w:r>
              <w:t xml:space="preserve">ion in relation to fundraising and </w:t>
            </w:r>
            <w:r w:rsidRPr="00203768">
              <w:t>promotion of property fund</w:t>
            </w:r>
            <w:r>
              <w:t xml:space="preserve">s. It </w:t>
            </w:r>
            <w:r w:rsidRPr="00203768">
              <w:t xml:space="preserve">is </w:t>
            </w:r>
            <w:r>
              <w:t xml:space="preserve">therefore </w:t>
            </w:r>
            <w:r w:rsidRPr="00203768">
              <w:t xml:space="preserve">applicable </w:t>
            </w:r>
            <w:r>
              <w:t xml:space="preserve">only </w:t>
            </w:r>
            <w:r w:rsidRPr="00203768">
              <w:t xml:space="preserve">for </w:t>
            </w:r>
            <w:r w:rsidR="00EE72F0">
              <w:t xml:space="preserve">direct fund </w:t>
            </w:r>
            <w:r w:rsidRPr="00203768">
              <w:t>managers.</w:t>
            </w:r>
            <w:r>
              <w:t xml:space="preserve"> It is not applicable to </w:t>
            </w:r>
            <w:r w:rsidR="00EE72F0">
              <w:t>asset owners</w:t>
            </w:r>
            <w:r>
              <w:t xml:space="preserve">. </w:t>
            </w:r>
          </w:p>
        </w:tc>
      </w:tr>
      <w:tr w:rsidR="00EF652A" w:rsidRPr="00CF025D" w14:paraId="4C1CF9BD"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14397482"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2F125A42"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75CB0655" w14:textId="77777777" w:rsidR="00EF652A" w:rsidRDefault="003677A5" w:rsidP="00F64690">
            <w:pPr>
              <w:pStyle w:val="INDICATORNUMBER"/>
              <w:rPr>
                <w:rStyle w:val="IntenseEmphasis"/>
                <w:b/>
                <w:bCs w:val="0"/>
                <w:i w:val="0"/>
                <w:iCs w:val="0"/>
                <w:color w:val="595959"/>
              </w:rPr>
            </w:pPr>
            <w:r>
              <w:rPr>
                <w:rStyle w:val="IntenseEmphasis"/>
                <w:b/>
                <w:bCs w:val="0"/>
                <w:i w:val="0"/>
                <w:iCs w:val="0"/>
                <w:color w:val="595959"/>
              </w:rPr>
              <w:t xml:space="preserve">PR </w:t>
            </w:r>
            <w:r w:rsidR="00594F4D">
              <w:rPr>
                <w:rStyle w:val="IntenseEmphasis"/>
                <w:b/>
                <w:bCs w:val="0"/>
                <w:i w:val="0"/>
                <w:iCs w:val="0"/>
                <w:color w:val="595959"/>
              </w:rPr>
              <w:t>0</w:t>
            </w:r>
            <w:r>
              <w:rPr>
                <w:rStyle w:val="IntenseEmphasis"/>
                <w:b/>
                <w:bCs w:val="0"/>
                <w:i w:val="0"/>
                <w:iCs w:val="0"/>
                <w:color w:val="595959"/>
              </w:rPr>
              <w:t>7</w:t>
            </w:r>
          </w:p>
        </w:tc>
        <w:tc>
          <w:tcPr>
            <w:tcW w:w="8080" w:type="dxa"/>
            <w:tcBorders>
              <w:top w:val="single" w:sz="4" w:space="0" w:color="A6A6A6" w:themeColor="background1" w:themeShade="A6"/>
              <w:bottom w:val="single" w:sz="4" w:space="0" w:color="5A5A5A"/>
            </w:tcBorders>
          </w:tcPr>
          <w:p w14:paraId="0EC6EFB6" w14:textId="77777777" w:rsidR="003A5287" w:rsidRPr="003A5287"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14:paraId="212D5293" w14:textId="77777777" w:rsidR="00EF652A" w:rsidRPr="009A594C" w:rsidRDefault="003A5287" w:rsidP="002148B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203768">
              <w:rPr>
                <w:rFonts w:eastAsiaTheme="minorEastAsia"/>
                <w:szCs w:val="18"/>
              </w:rPr>
              <w:t xml:space="preserve">The assessment of this indicator is based on your responses to </w:t>
            </w:r>
            <w:r w:rsidR="002148BA">
              <w:rPr>
                <w:rFonts w:eastAsiaTheme="minorEastAsia"/>
                <w:szCs w:val="18"/>
              </w:rPr>
              <w:t>[0</w:t>
            </w:r>
            <w:r w:rsidRPr="00203768">
              <w:rPr>
                <w:rFonts w:eastAsiaTheme="minorEastAsia"/>
                <w:szCs w:val="18"/>
              </w:rPr>
              <w:t>7.1</w:t>
            </w:r>
            <w:r w:rsidR="002148BA">
              <w:rPr>
                <w:rFonts w:eastAsiaTheme="minorEastAsia"/>
                <w:szCs w:val="18"/>
              </w:rPr>
              <w:t>]</w:t>
            </w:r>
            <w:r w:rsidRPr="00203768">
              <w:rPr>
                <w:rFonts w:eastAsiaTheme="minorEastAsia"/>
                <w:szCs w:val="18"/>
              </w:rPr>
              <w:t>.</w:t>
            </w:r>
          </w:p>
        </w:tc>
      </w:tr>
    </w:tbl>
    <w:p w14:paraId="7E1539B4" w14:textId="77777777" w:rsidR="00EF652A" w:rsidRDefault="00EF652A">
      <w:pPr>
        <w:widowControl/>
        <w:autoSpaceDE/>
        <w:autoSpaceDN/>
        <w:adjustRightInd/>
        <w:spacing w:before="0" w:after="0" w:line="240" w:lineRule="auto"/>
      </w:pPr>
    </w:p>
    <w:p w14:paraId="05720B30"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26661B09"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497A16"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8"/>
            <w:r>
              <w:lastRenderedPageBreak/>
              <w:t>SECTION</w:t>
            </w:r>
          </w:p>
        </w:tc>
      </w:tr>
      <w:tr w:rsidR="005D3A75" w14:paraId="5FE83448"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79FC1ECA" w14:textId="77777777" w:rsidR="005D3A75" w:rsidRPr="00BF74E2" w:rsidRDefault="005D3A75" w:rsidP="005D3A75">
            <w:pPr>
              <w:pStyle w:val="Heading2"/>
              <w:outlineLvl w:val="1"/>
              <w:rPr>
                <w:rStyle w:val="IntenseEmphasis"/>
                <w:i w:val="0"/>
                <w:iCs w:val="0"/>
                <w:color w:val="008CD0"/>
              </w:rPr>
            </w:pPr>
            <w:bookmarkStart w:id="7" w:name="_Toc367891486"/>
            <w:r w:rsidRPr="008562B5">
              <w:t>Pre-</w:t>
            </w:r>
            <w:r>
              <w:t>i</w:t>
            </w:r>
            <w:r w:rsidRPr="008562B5">
              <w:t>nvestment</w:t>
            </w:r>
            <w:r>
              <w:t xml:space="preserve"> (selection)</w:t>
            </w:r>
            <w:bookmarkEnd w:id="7"/>
          </w:p>
        </w:tc>
      </w:tr>
    </w:tbl>
    <w:p w14:paraId="7E010602" w14:textId="77777777" w:rsidR="005D3A75" w:rsidRDefault="005D3A75" w:rsidP="009127F2">
      <w:pPr>
        <w:pStyle w:val="INDICATORNUMBER"/>
        <w:spacing w:before="0" w:after="0"/>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6AF4DDD6"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C818E6"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0749B885"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667EA77"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14622C0"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1A6D61CC"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C110ADF" w14:textId="77777777" w:rsidR="00827697" w:rsidRPr="00356CDA" w:rsidRDefault="00F52BAA" w:rsidP="00F64690">
            <w:pPr>
              <w:pStyle w:val="SectionIndicatorHeaderText"/>
              <w:rPr>
                <w:rStyle w:val="IntenseEmphasis"/>
                <w:bCs w:val="0"/>
                <w:i w:val="0"/>
                <w:iCs w:val="0"/>
                <w:color w:val="FFFFFF" w:themeColor="background1"/>
              </w:rPr>
            </w:pPr>
            <w:r>
              <w:rPr>
                <w:rStyle w:val="IntenseEmphasis"/>
                <w:i w:val="0"/>
                <w:color w:val="FFFFFF" w:themeColor="background1"/>
              </w:rPr>
              <w:t>PR</w:t>
            </w:r>
            <w:r w:rsidR="00827697">
              <w:rPr>
                <w:rStyle w:val="IntenseEmphasis"/>
                <w:i w:val="0"/>
                <w:color w:val="FFFFFF" w:themeColor="background1"/>
              </w:rPr>
              <w:t xml:space="preserve"> 0</w:t>
            </w:r>
            <w:r>
              <w:rPr>
                <w:rStyle w:val="IntenseEmphasis"/>
                <w:i w:val="0"/>
                <w:color w:val="FFFFFF" w:themeColor="background1"/>
              </w:rPr>
              <w:t>8</w:t>
            </w:r>
          </w:p>
        </w:tc>
        <w:tc>
          <w:tcPr>
            <w:tcW w:w="3402" w:type="dxa"/>
          </w:tcPr>
          <w:p w14:paraId="0F6B23E9"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D868F9C"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B760CEC"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25D4264B" w14:textId="1AA24783" w:rsidR="005A06D2" w:rsidRDefault="005A06D2"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27527778"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7EB19CA" w14:textId="77777777" w:rsidR="0031137F" w:rsidRPr="00903B63" w:rsidRDefault="00F52BAA" w:rsidP="00F64690">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31137F">
              <w:rPr>
                <w:rStyle w:val="IntenseEmphasis"/>
                <w:i w:val="0"/>
                <w:color w:val="FFFFFF" w:themeColor="background1"/>
              </w:rPr>
              <w:t xml:space="preserve"> 0</w:t>
            </w:r>
            <w:r>
              <w:rPr>
                <w:rStyle w:val="IntenseEmphasis"/>
                <w:i w:val="0"/>
                <w:color w:val="FFFFFF" w:themeColor="background1"/>
              </w:rPr>
              <w:t>8</w:t>
            </w:r>
          </w:p>
        </w:tc>
        <w:tc>
          <w:tcPr>
            <w:tcW w:w="8080" w:type="dxa"/>
            <w:gridSpan w:val="2"/>
            <w:tcBorders>
              <w:top w:val="single" w:sz="4" w:space="0" w:color="0070C0"/>
              <w:bottom w:val="single" w:sz="4" w:space="0" w:color="0070C0"/>
              <w:right w:val="single" w:sz="4" w:space="0" w:color="0070C0"/>
            </w:tcBorders>
            <w:shd w:val="clear" w:color="auto" w:fill="0070C0"/>
          </w:tcPr>
          <w:p w14:paraId="11DB625C"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14:paraId="14A497F3"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31EBCAD6" w14:textId="77777777" w:rsidR="0031137F" w:rsidRPr="000D72DF" w:rsidRDefault="00F52BAA" w:rsidP="00F64690">
            <w:pPr>
              <w:pStyle w:val="INDICATORNUMBER"/>
              <w:rPr>
                <w:rStyle w:val="IntenseEmphasis"/>
                <w:b/>
                <w:bCs w:val="0"/>
                <w:i w:val="0"/>
                <w:iCs w:val="0"/>
              </w:rPr>
            </w:pPr>
            <w:r>
              <w:rPr>
                <w:rStyle w:val="IntenseEmphasis"/>
                <w:b/>
                <w:bCs w:val="0"/>
                <w:i w:val="0"/>
                <w:iCs w:val="0"/>
                <w:color w:val="595959"/>
              </w:rPr>
              <w:t>PR 08</w:t>
            </w:r>
            <w:r w:rsidR="0031137F">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15D2528" w14:textId="77777777" w:rsidR="0031137F" w:rsidRPr="00F52BAA" w:rsidRDefault="00F52BAA" w:rsidP="00F646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52BAA">
              <w:t>Indicate if your organisation typically incorporates ESG issues when selecting property investments.</w:t>
            </w:r>
          </w:p>
        </w:tc>
      </w:tr>
      <w:tr w:rsidR="0031137F" w14:paraId="364E8AE0"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7F9621E"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7FD6EF16"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BD4599F"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11C68F2D"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3876EA9" w14:textId="77777777" w:rsidR="0031137F" w:rsidRDefault="00F52BAA" w:rsidP="00F64690">
            <w:pPr>
              <w:pStyle w:val="INDICATORNUMBER"/>
              <w:rPr>
                <w:rStyle w:val="IntenseEmphasis"/>
                <w:b/>
                <w:bCs w:val="0"/>
                <w:i w:val="0"/>
                <w:iCs w:val="0"/>
                <w:color w:val="595959"/>
              </w:rPr>
            </w:pPr>
            <w:r>
              <w:rPr>
                <w:rStyle w:val="IntenseEmphasis"/>
                <w:b/>
                <w:bCs w:val="0"/>
                <w:i w:val="0"/>
                <w:iCs w:val="0"/>
                <w:color w:val="595959"/>
              </w:rPr>
              <w:t>PR</w:t>
            </w:r>
            <w:r w:rsidR="0031137F">
              <w:rPr>
                <w:rStyle w:val="IntenseEmphasis"/>
                <w:b/>
                <w:bCs w:val="0"/>
                <w:i w:val="0"/>
                <w:iCs w:val="0"/>
                <w:color w:val="595959"/>
              </w:rPr>
              <w:t xml:space="preserve"> 0</w:t>
            </w:r>
            <w:r>
              <w:rPr>
                <w:rStyle w:val="IntenseEmphasis"/>
                <w:b/>
                <w:bCs w:val="0"/>
                <w:i w:val="0"/>
                <w:iCs w:val="0"/>
                <w:color w:val="595959"/>
              </w:rPr>
              <w:t>8</w:t>
            </w:r>
            <w:r w:rsidR="003A1AE6">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325B6E9" w14:textId="77777777" w:rsidR="00F52BAA" w:rsidRDefault="00F52BAA"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F52BAA">
              <w:t xml:space="preserve">Provide a description of your organisation's approach to incorporating ESG issues in property investment selection. </w:t>
            </w:r>
          </w:p>
          <w:p w14:paraId="189AD77A"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20229B7A"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297569"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E7D041E"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5DD28BFE"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8486E83" w14:textId="77777777" w:rsidR="0031137F" w:rsidRPr="00AE100E" w:rsidRDefault="00F52BAA" w:rsidP="00F64690">
            <w:pPr>
              <w:pStyle w:val="INDICATORNUMBER"/>
              <w:rPr>
                <w:rStyle w:val="IntenseEmphasis"/>
                <w:b/>
                <w:bCs w:val="0"/>
                <w:i w:val="0"/>
                <w:iCs w:val="0"/>
                <w:color w:val="595959"/>
              </w:rPr>
            </w:pPr>
            <w:r>
              <w:rPr>
                <w:rStyle w:val="IntenseEmphasis"/>
                <w:b/>
                <w:bCs w:val="0"/>
                <w:i w:val="0"/>
                <w:iCs w:val="0"/>
                <w:color w:val="595959"/>
              </w:rPr>
              <w:t>PR</w:t>
            </w:r>
            <w:r w:rsidR="0031137F">
              <w:rPr>
                <w:rStyle w:val="IntenseEmphasis"/>
                <w:b/>
                <w:bCs w:val="0"/>
                <w:i w:val="0"/>
                <w:iCs w:val="0"/>
                <w:color w:val="595959"/>
              </w:rPr>
              <w:t xml:space="preserve"> 0</w:t>
            </w:r>
            <w:r>
              <w:rPr>
                <w:rStyle w:val="IntenseEmphasis"/>
                <w:b/>
                <w:bCs w:val="0"/>
                <w:i w:val="0"/>
                <w:iCs w:val="0"/>
                <w:color w:val="595959"/>
              </w:rPr>
              <w:t>8</w:t>
            </w:r>
            <w:r w:rsidR="003A1AE6">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0EADE85E"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D03B0C"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4732014E"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75A31D3"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E52622F"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6C865258" w14:textId="77777777" w:rsidR="00712C99" w:rsidRDefault="00712C99"/>
    <w:tbl>
      <w:tblPr>
        <w:tblStyle w:val="SubSubSectionMISCTableMANDATORY"/>
        <w:tblW w:w="9209" w:type="dxa"/>
        <w:tblInd w:w="5" w:type="dxa"/>
        <w:tblLook w:val="06A0" w:firstRow="1" w:lastRow="0" w:firstColumn="1" w:lastColumn="0" w:noHBand="1" w:noVBand="1"/>
      </w:tblPr>
      <w:tblGrid>
        <w:gridCol w:w="1134"/>
        <w:gridCol w:w="8075"/>
      </w:tblGrid>
      <w:tr w:rsidR="008C055A" w14:paraId="745CC794"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E985CC4" w14:textId="77777777" w:rsidR="008C055A" w:rsidRPr="00DC20FA" w:rsidRDefault="00F52BAA"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8C055A">
              <w:rPr>
                <w:rStyle w:val="IntenseEmphasis"/>
                <w:b w:val="0"/>
                <w:i w:val="0"/>
                <w:color w:val="FFFFFF" w:themeColor="background1"/>
              </w:rPr>
              <w:t xml:space="preserve"> 0</w:t>
            </w:r>
            <w:r>
              <w:rPr>
                <w:rStyle w:val="IntenseEmphasis"/>
                <w:b w:val="0"/>
                <w:i w:val="0"/>
                <w:color w:val="FFFFFF" w:themeColor="background1"/>
              </w:rPr>
              <w:t>8</w:t>
            </w:r>
          </w:p>
        </w:tc>
        <w:tc>
          <w:tcPr>
            <w:tcW w:w="8075" w:type="dxa"/>
          </w:tcPr>
          <w:p w14:paraId="6E966A20"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C055A" w:rsidRPr="00D5451C" w14:paraId="18C36795"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93E33F7" w14:textId="77777777" w:rsidR="008C055A" w:rsidRPr="000D72DF" w:rsidRDefault="00F52BAA" w:rsidP="00F64690">
            <w:pPr>
              <w:pStyle w:val="INDICATORNUMBER"/>
              <w:rPr>
                <w:rStyle w:val="IntenseEmphasis"/>
                <w:b/>
                <w:bCs w:val="0"/>
                <w:i w:val="0"/>
                <w:iCs w:val="0"/>
              </w:rPr>
            </w:pPr>
            <w:r>
              <w:rPr>
                <w:rStyle w:val="IntenseEmphasis"/>
                <w:b/>
                <w:bCs w:val="0"/>
                <w:i w:val="0"/>
                <w:iCs w:val="0"/>
                <w:color w:val="595959"/>
              </w:rPr>
              <w:t>PR</w:t>
            </w:r>
            <w:r w:rsidR="008C055A">
              <w:rPr>
                <w:rStyle w:val="IntenseEmphasis"/>
                <w:b/>
                <w:bCs w:val="0"/>
                <w:i w:val="0"/>
                <w:iCs w:val="0"/>
                <w:color w:val="595959"/>
              </w:rPr>
              <w:t xml:space="preserve"> 0</w:t>
            </w:r>
            <w:r>
              <w:rPr>
                <w:rStyle w:val="IntenseEmphasis"/>
                <w:b/>
                <w:bCs w:val="0"/>
                <w:i w:val="0"/>
                <w:iCs w:val="0"/>
                <w:color w:val="595959"/>
              </w:rPr>
              <w:t>8</w:t>
            </w:r>
          </w:p>
        </w:tc>
        <w:tc>
          <w:tcPr>
            <w:tcW w:w="8075" w:type="dxa"/>
            <w:tcBorders>
              <w:bottom w:val="single" w:sz="4" w:space="0" w:color="A6A6A6"/>
            </w:tcBorders>
          </w:tcPr>
          <w:p w14:paraId="3BE392C5" w14:textId="77777777" w:rsidR="008C055A" w:rsidRDefault="008C055A"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gateway indicator allows you to report whether your organisation incorporates ESG issues when selecting investments. The details of your processes will be captured in subsequent indicators.</w:t>
            </w:r>
          </w:p>
          <w:p w14:paraId="4E788EDD" w14:textId="144F9C8A" w:rsidR="003C272E" w:rsidRPr="008C055A" w:rsidRDefault="003C272E" w:rsidP="003C272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8738F1">
              <w:rPr>
                <w:szCs w:val="18"/>
              </w:rPr>
              <w:t xml:space="preserve">The options in this indicator are complementary to GRESB indicator </w:t>
            </w:r>
            <w:r>
              <w:rPr>
                <w:szCs w:val="18"/>
              </w:rPr>
              <w:t>Q15</w:t>
            </w:r>
            <w:r w:rsidRPr="008738F1">
              <w:rPr>
                <w:szCs w:val="18"/>
              </w:rPr>
              <w:t xml:space="preserve"> in the ‘</w:t>
            </w:r>
            <w:r>
              <w:rPr>
                <w:szCs w:val="18"/>
              </w:rPr>
              <w:t>Risk Assessments</w:t>
            </w:r>
            <w:r w:rsidRPr="008738F1">
              <w:rPr>
                <w:szCs w:val="18"/>
              </w:rPr>
              <w:t>’ section of the 2</w:t>
            </w:r>
            <w:r>
              <w:rPr>
                <w:szCs w:val="18"/>
              </w:rPr>
              <w:t>014</w:t>
            </w:r>
            <w:r w:rsidRPr="008738F1">
              <w:rPr>
                <w:szCs w:val="18"/>
              </w:rPr>
              <w:t xml:space="preserve"> GRESB survey.</w:t>
            </w:r>
          </w:p>
        </w:tc>
      </w:tr>
      <w:tr w:rsidR="008C055A" w:rsidRPr="00D5451C" w14:paraId="36DBD5EB" w14:textId="77777777" w:rsidTr="008F3863">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82C8"/>
            </w:tcBorders>
          </w:tcPr>
          <w:p w14:paraId="0F51F037" w14:textId="77777777" w:rsidR="008C055A" w:rsidRPr="000D72DF" w:rsidRDefault="00F52BAA" w:rsidP="00F64690">
            <w:pPr>
              <w:pStyle w:val="INDICATORNUMBER"/>
              <w:rPr>
                <w:rStyle w:val="IntenseEmphasis"/>
                <w:b/>
                <w:bCs w:val="0"/>
                <w:i w:val="0"/>
                <w:iCs w:val="0"/>
              </w:rPr>
            </w:pPr>
            <w:r>
              <w:rPr>
                <w:rStyle w:val="IntenseEmphasis"/>
                <w:b/>
                <w:bCs w:val="0"/>
                <w:i w:val="0"/>
                <w:iCs w:val="0"/>
                <w:color w:val="595959"/>
              </w:rPr>
              <w:t>PR 08</w:t>
            </w:r>
            <w:r w:rsidR="008C055A">
              <w:rPr>
                <w:rStyle w:val="IntenseEmphasis"/>
                <w:b/>
                <w:bCs w:val="0"/>
                <w:i w:val="0"/>
                <w:iCs w:val="0"/>
                <w:color w:val="595959"/>
              </w:rPr>
              <w:t>.2</w:t>
            </w:r>
          </w:p>
        </w:tc>
        <w:tc>
          <w:tcPr>
            <w:tcW w:w="8075" w:type="dxa"/>
            <w:tcBorders>
              <w:top w:val="single" w:sz="4" w:space="0" w:color="A6A6A6"/>
              <w:bottom w:val="single" w:sz="4" w:space="0" w:color="0082C8"/>
            </w:tcBorders>
          </w:tcPr>
          <w:p w14:paraId="6970A1C1" w14:textId="77777777" w:rsidR="00F52BAA" w:rsidRPr="00F52BAA"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Describe your approach in terms of the different stages leading up to the investment decision.  </w:t>
            </w:r>
          </w:p>
          <w:p w14:paraId="53864059" w14:textId="77777777" w:rsidR="00F52BAA" w:rsidRPr="00203768"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203768">
              <w:t>This may include a discussion of:</w:t>
            </w:r>
          </w:p>
          <w:p w14:paraId="3508F5E0" w14:textId="77777777" w:rsidR="00F52BAA" w:rsidRPr="00203768" w:rsidRDefault="00F52BAA" w:rsidP="00EB2B13">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203768">
              <w:t>Whether the incorporation of ESG issues in pre-investment is determined by client mandates and in that case, how it has been structured</w:t>
            </w:r>
          </w:p>
          <w:p w14:paraId="23FAEF36" w14:textId="77777777" w:rsidR="00F52BAA" w:rsidRPr="00203768" w:rsidRDefault="00F52BAA" w:rsidP="00EB2B13">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203768">
              <w:t>How ESG issues, short- and long-term, are incorporated into the pre-investment process</w:t>
            </w:r>
          </w:p>
          <w:p w14:paraId="67EED229" w14:textId="77777777" w:rsidR="00F52BAA" w:rsidRPr="00203768" w:rsidRDefault="00F52BAA" w:rsidP="00EB2B13">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203768">
              <w:t>How you use ESG issues to assess downside risk and value creation opportunities</w:t>
            </w:r>
          </w:p>
          <w:p w14:paraId="7A252FB3" w14:textId="77777777" w:rsidR="00F52BAA" w:rsidRPr="00203768" w:rsidRDefault="00F52BAA" w:rsidP="00EB2B13">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203768">
              <w:t xml:space="preserve">Any differences in how ESG issues are taken into account in different sectors and </w:t>
            </w:r>
            <w:r w:rsidR="008B3E91">
              <w:t>in different geographic regions</w:t>
            </w:r>
          </w:p>
          <w:p w14:paraId="722CAC63" w14:textId="77777777" w:rsidR="00F52BAA" w:rsidRPr="00203768" w:rsidRDefault="00F52BAA" w:rsidP="00EB2B13">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203768">
              <w:t>How your approach to ESG issues differs between investment strategies or within strategies with significant variations</w:t>
            </w:r>
          </w:p>
          <w:p w14:paraId="592E4EA9" w14:textId="77777777" w:rsidR="00F52BAA" w:rsidRPr="00F52BAA"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F52BAA">
              <w:rPr>
                <w:i/>
              </w:rPr>
              <w:t>Scope</w:t>
            </w:r>
          </w:p>
          <w:p w14:paraId="5740AA3D" w14:textId="77777777" w:rsidR="008C055A" w:rsidRPr="00D37B0D" w:rsidRDefault="00F52BAA" w:rsidP="00FD5C4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52BAA">
              <w:t xml:space="preserve">This indicator covers all stages of your pre-investment decision making process (initial screening, due diligence, investment decision). </w:t>
            </w:r>
          </w:p>
        </w:tc>
      </w:tr>
    </w:tbl>
    <w:p w14:paraId="4D85A86F" w14:textId="7A41C9BB" w:rsidR="008F3863" w:rsidRDefault="008F3863">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8C055A" w:rsidRPr="00D5451C" w14:paraId="5424019B" w14:textId="77777777" w:rsidTr="009127F2">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0082C8"/>
              <w:bottom w:val="single" w:sz="4" w:space="0" w:color="A6A6A6"/>
            </w:tcBorders>
            <w:shd w:val="clear" w:color="auto" w:fill="E7E7E7"/>
          </w:tcPr>
          <w:p w14:paraId="0DCD12FD" w14:textId="77777777" w:rsidR="008C055A" w:rsidRPr="00D37B0D" w:rsidRDefault="008C055A" w:rsidP="00F64690">
            <w:pPr>
              <w:pStyle w:val="INDICATORTEXT"/>
              <w:jc w:val="both"/>
              <w:rPr>
                <w:b/>
              </w:rPr>
            </w:pPr>
            <w:r w:rsidRPr="00D37B0D">
              <w:rPr>
                <w:b/>
              </w:rPr>
              <w:lastRenderedPageBreak/>
              <w:t>LOGIC</w:t>
            </w:r>
          </w:p>
        </w:tc>
      </w:tr>
      <w:tr w:rsidR="008C055A" w:rsidRPr="00D5451C" w14:paraId="1123874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143EC62" w14:textId="77777777" w:rsidR="008C055A" w:rsidRDefault="00F52BAA" w:rsidP="00F64690">
            <w:pPr>
              <w:pStyle w:val="INDICATORNUMBER"/>
              <w:rPr>
                <w:rStyle w:val="IntenseEmphasis"/>
                <w:b/>
                <w:bCs w:val="0"/>
                <w:i w:val="0"/>
                <w:iCs w:val="0"/>
                <w:color w:val="595959"/>
              </w:rPr>
            </w:pPr>
            <w:r>
              <w:rPr>
                <w:rStyle w:val="IntenseEmphasis"/>
                <w:b/>
                <w:bCs w:val="0"/>
                <w:i w:val="0"/>
                <w:iCs w:val="0"/>
                <w:color w:val="595959"/>
              </w:rPr>
              <w:t>PR</w:t>
            </w:r>
            <w:r w:rsidR="008C055A">
              <w:rPr>
                <w:rStyle w:val="IntenseEmphasis"/>
                <w:b/>
                <w:bCs w:val="0"/>
                <w:i w:val="0"/>
                <w:iCs w:val="0"/>
                <w:color w:val="595959"/>
              </w:rPr>
              <w:t xml:space="preserve"> 0</w:t>
            </w:r>
            <w:r>
              <w:rPr>
                <w:rStyle w:val="IntenseEmphasis"/>
                <w:b/>
                <w:bCs w:val="0"/>
                <w:i w:val="0"/>
                <w:iCs w:val="0"/>
                <w:color w:val="595959"/>
              </w:rPr>
              <w:t>8</w:t>
            </w:r>
          </w:p>
        </w:tc>
        <w:tc>
          <w:tcPr>
            <w:tcW w:w="8075" w:type="dxa"/>
            <w:tcBorders>
              <w:top w:val="single" w:sz="4" w:space="0" w:color="A6A6A6"/>
              <w:bottom w:val="single" w:sz="4" w:space="0" w:color="A6A6A6"/>
            </w:tcBorders>
          </w:tcPr>
          <w:p w14:paraId="2D9406C0" w14:textId="77777777" w:rsidR="005538D2" w:rsidRDefault="005538D2" w:rsidP="005538D2">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t xml:space="preserve">, your </w:t>
            </w:r>
            <w:r w:rsidR="00844878">
              <w:t>response</w:t>
            </w:r>
            <w:r>
              <w:t xml:space="preserve"> here determines whether the pre-investment section of this module (indicators [09–12]) is applicable. </w:t>
            </w:r>
          </w:p>
          <w:p w14:paraId="319897EA" w14:textId="77777777" w:rsidR="005538D2" w:rsidRDefault="005538D2" w:rsidP="005538D2">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‘Yes’ in [08.1], indicators [09-12] will be applicable. </w:t>
            </w:r>
          </w:p>
          <w:p w14:paraId="453E2119" w14:textId="77777777" w:rsidR="005538D2" w:rsidRDefault="005538D2" w:rsidP="005538D2">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‘No’ in [08.1], indicators [09-12] will </w:t>
            </w:r>
            <w:r w:rsidRPr="00652D94">
              <w:t>not</w:t>
            </w:r>
            <w:r>
              <w:t xml:space="preserve"> be applicable. </w:t>
            </w:r>
          </w:p>
          <w:p w14:paraId="6CC8248E" w14:textId="77777777" w:rsidR="005F4F11" w:rsidRDefault="005538D2" w:rsidP="008867DB">
            <w:pPr>
              <w:spacing w:after="120"/>
              <w:cnfStyle w:val="000000000000" w:firstRow="0" w:lastRow="0" w:firstColumn="0" w:lastColumn="0" w:oddVBand="0" w:evenVBand="0" w:oddHBand="0" w:evenHBand="0" w:firstRowFirstColumn="0" w:firstRowLastColumn="0" w:lastRowFirstColumn="0" w:lastRowLastColumn="0"/>
              <w:rPr>
                <w:lang w:eastAsia="en-US"/>
              </w:rPr>
            </w:pPr>
            <w:r w:rsidRPr="00EF3888">
              <w:rPr>
                <w:color w:val="595959"/>
                <w:sz w:val="18"/>
              </w:rPr>
              <w:t xml:space="preserve">Within this indicator, </w:t>
            </w:r>
            <w:r>
              <w:rPr>
                <w:color w:val="595959"/>
                <w:sz w:val="18"/>
              </w:rPr>
              <w:t>[08</w:t>
            </w:r>
            <w:r w:rsidRPr="00EF3888">
              <w:rPr>
                <w:color w:val="595959"/>
                <w:sz w:val="18"/>
              </w:rPr>
              <w:t xml:space="preserve">.2] will be applicable if ’Yes’ </w:t>
            </w:r>
            <w:r>
              <w:rPr>
                <w:color w:val="595959"/>
                <w:sz w:val="18"/>
              </w:rPr>
              <w:t>is reported in [08</w:t>
            </w:r>
            <w:r w:rsidRPr="00EF3888">
              <w:rPr>
                <w:color w:val="595959"/>
                <w:sz w:val="18"/>
              </w:rPr>
              <w:t>.1].</w:t>
            </w:r>
          </w:p>
        </w:tc>
      </w:tr>
      <w:tr w:rsidR="008C055A" w:rsidRPr="00D5451C" w14:paraId="3203EB3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0207629" w14:textId="77777777" w:rsidR="008C055A" w:rsidRPr="00D37B0D" w:rsidRDefault="008C055A" w:rsidP="00F64690">
            <w:pPr>
              <w:pStyle w:val="INDICATORTEXT"/>
              <w:jc w:val="both"/>
              <w:rPr>
                <w:b/>
              </w:rPr>
            </w:pPr>
            <w:r w:rsidRPr="00D37B0D">
              <w:rPr>
                <w:b/>
              </w:rPr>
              <w:t>ASSESSMENT</w:t>
            </w:r>
          </w:p>
        </w:tc>
      </w:tr>
      <w:tr w:rsidR="008C055A" w:rsidRPr="00D5451C" w14:paraId="2090E7F7"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389002C" w14:textId="77777777" w:rsidR="008C055A" w:rsidRDefault="00F52BAA" w:rsidP="00F64690">
            <w:pPr>
              <w:pStyle w:val="INDICATORNUMBER"/>
              <w:rPr>
                <w:rStyle w:val="IntenseEmphasis"/>
                <w:b/>
                <w:bCs w:val="0"/>
                <w:i w:val="0"/>
                <w:iCs w:val="0"/>
                <w:color w:val="595959"/>
              </w:rPr>
            </w:pPr>
            <w:r>
              <w:rPr>
                <w:rStyle w:val="IntenseEmphasis"/>
                <w:b/>
                <w:bCs w:val="0"/>
                <w:i w:val="0"/>
                <w:iCs w:val="0"/>
                <w:color w:val="595959"/>
              </w:rPr>
              <w:t>PR</w:t>
            </w:r>
            <w:r w:rsidR="008C055A">
              <w:rPr>
                <w:rStyle w:val="IntenseEmphasis"/>
                <w:b/>
                <w:bCs w:val="0"/>
                <w:i w:val="0"/>
                <w:iCs w:val="0"/>
                <w:color w:val="595959"/>
              </w:rPr>
              <w:t xml:space="preserve"> 0</w:t>
            </w:r>
            <w:r>
              <w:rPr>
                <w:rStyle w:val="IntenseEmphasis"/>
                <w:b/>
                <w:bCs w:val="0"/>
                <w:i w:val="0"/>
                <w:iCs w:val="0"/>
                <w:color w:val="595959"/>
              </w:rPr>
              <w:t>8</w:t>
            </w:r>
          </w:p>
        </w:tc>
        <w:tc>
          <w:tcPr>
            <w:tcW w:w="8075" w:type="dxa"/>
            <w:tcBorders>
              <w:top w:val="single" w:sz="4" w:space="0" w:color="A6A6A6"/>
              <w:bottom w:val="single" w:sz="4" w:space="0" w:color="0070C0"/>
            </w:tcBorders>
          </w:tcPr>
          <w:p w14:paraId="4E0A9EAA"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indicator is not assessed but a ‘</w:t>
            </w:r>
            <w:r w:rsidR="00844878">
              <w:rPr>
                <w:szCs w:val="18"/>
              </w:rPr>
              <w:t>N</w:t>
            </w:r>
            <w:r w:rsidRPr="00FF1848">
              <w:rPr>
                <w:szCs w:val="18"/>
              </w:rPr>
              <w:t>o’ response will result in a zero score for the whole of the pre-investment section.</w:t>
            </w:r>
          </w:p>
        </w:tc>
      </w:tr>
    </w:tbl>
    <w:p w14:paraId="73547F9C" w14:textId="77777777" w:rsidR="008C055A" w:rsidRDefault="008C055A">
      <w:pPr>
        <w:widowControl/>
        <w:autoSpaceDE/>
        <w:autoSpaceDN/>
        <w:adjustRightInd/>
        <w:spacing w:before="0" w:after="0" w:line="240" w:lineRule="auto"/>
      </w:pPr>
    </w:p>
    <w:p w14:paraId="2CFEF2B5"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5C9C4AE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90F8FF"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B7A2782"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D3BFCDA"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330250C"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0AC40714"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9E782F2" w14:textId="77777777" w:rsidR="00F64690" w:rsidRPr="00903B63" w:rsidRDefault="00DF2E94" w:rsidP="00F64690">
            <w:pPr>
              <w:pStyle w:val="SectionIndicatorHeaderText"/>
              <w:rPr>
                <w:rStyle w:val="IntenseEmphasis"/>
                <w:bCs w:val="0"/>
                <w:i w:val="0"/>
                <w:iCs w:val="0"/>
                <w:color w:val="FFFFFF" w:themeColor="background1"/>
              </w:rPr>
            </w:pPr>
            <w:r>
              <w:rPr>
                <w:rStyle w:val="IntenseEmphasis"/>
                <w:i w:val="0"/>
                <w:color w:val="FFFFFF" w:themeColor="background1"/>
              </w:rPr>
              <w:t>PR</w:t>
            </w:r>
            <w:r w:rsidR="00F64690">
              <w:rPr>
                <w:rStyle w:val="IntenseEmphasis"/>
                <w:i w:val="0"/>
                <w:color w:val="FFFFFF" w:themeColor="background1"/>
              </w:rPr>
              <w:t xml:space="preserve"> 0</w:t>
            </w:r>
            <w:r>
              <w:rPr>
                <w:rStyle w:val="IntenseEmphasis"/>
                <w:i w:val="0"/>
                <w:color w:val="FFFFFF" w:themeColor="background1"/>
              </w:rPr>
              <w:t>9</w:t>
            </w:r>
          </w:p>
        </w:tc>
        <w:tc>
          <w:tcPr>
            <w:tcW w:w="3402" w:type="dxa"/>
            <w:shd w:val="clear" w:color="auto" w:fill="888888"/>
          </w:tcPr>
          <w:p w14:paraId="4A22489C" w14:textId="77777777" w:rsidR="00F64690" w:rsidRPr="00903B63" w:rsidRDefault="00F64690"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946C58E" w14:textId="77777777" w:rsidR="00F64690" w:rsidRPr="00E41723" w:rsidRDefault="00E423EE"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9D78532" w14:textId="77777777" w:rsidR="00F64690" w:rsidRPr="00903B63" w:rsidRDefault="00E423EE"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r w:rsidR="00DF2E94">
              <w:rPr>
                <w:rStyle w:val="IntenseEmphasis"/>
                <w:i w:val="0"/>
                <w:color w:val="FFFFFF" w:themeColor="background1"/>
              </w:rPr>
              <w:t>,4</w:t>
            </w:r>
          </w:p>
        </w:tc>
      </w:tr>
    </w:tbl>
    <w:p w14:paraId="150C625D" w14:textId="77777777" w:rsidR="00F64690" w:rsidRDefault="00F64690" w:rsidP="009127F2">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0A4C4BA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33F78A2" w14:textId="77777777" w:rsidR="00E423EE" w:rsidRPr="00903B63" w:rsidRDefault="00DF2E94" w:rsidP="005D3A75">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E423EE">
              <w:rPr>
                <w:rStyle w:val="IntenseEmphasis"/>
                <w:i w:val="0"/>
                <w:color w:val="FFFFFF" w:themeColor="background1"/>
              </w:rPr>
              <w:t xml:space="preserve"> 0</w:t>
            </w:r>
            <w:r>
              <w:rPr>
                <w:rStyle w:val="IntenseEmphasis"/>
                <w:i w:val="0"/>
                <w:color w:val="FFFFFF" w:themeColor="background1"/>
              </w:rPr>
              <w:t>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AB2F927"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14:paraId="0BE168E3"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D0CD19A" w14:textId="77777777" w:rsidR="00E423EE" w:rsidRDefault="00DF2E94" w:rsidP="005D3A75">
            <w:pPr>
              <w:pStyle w:val="INDICATORNUMBER"/>
              <w:rPr>
                <w:rStyle w:val="IntenseEmphasis"/>
                <w:b/>
                <w:bCs w:val="0"/>
                <w:i w:val="0"/>
                <w:iCs w:val="0"/>
              </w:rPr>
            </w:pPr>
            <w:r>
              <w:rPr>
                <w:rStyle w:val="IntenseEmphasis"/>
                <w:b/>
                <w:bCs w:val="0"/>
                <w:i w:val="0"/>
                <w:iCs w:val="0"/>
                <w:color w:val="595959"/>
              </w:rPr>
              <w:t>PR 09</w:t>
            </w:r>
            <w:r w:rsidR="00E423EE">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452D856F" w14:textId="77777777" w:rsidR="00E423EE" w:rsidRPr="00DF2E94" w:rsidRDefault="00DF2E94" w:rsidP="005D3A75">
            <w:pPr>
              <w:pStyle w:val="INDICATORTEXT"/>
              <w:cnfStyle w:val="000000100000" w:firstRow="0" w:lastRow="0" w:firstColumn="0" w:lastColumn="0" w:oddVBand="0" w:evenVBand="0" w:oddHBand="1" w:evenHBand="0" w:firstRowFirstColumn="0" w:firstRowLastColumn="0" w:lastRowFirstColumn="0" w:lastRowLastColumn="0"/>
            </w:pPr>
            <w:r w:rsidRPr="00DF2E94">
              <w:t>Indicate whether your organisation typically uses ESG advice and research sourced internally and/or externally when incorporating ESG issues into the property investment selection process.</w:t>
            </w:r>
          </w:p>
        </w:tc>
      </w:tr>
      <w:tr w:rsidR="00E423EE" w14:paraId="45241385"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F594F0A"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6A73499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6911F76"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488EB8AA"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61247CBC"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46C8C0D4"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0CFFC4DA"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84907"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BFB4306"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573A48B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6E5818B3"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164AEDF4"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1BC8F00A"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Other, specify type of advisors/roles________ </w:t>
            </w:r>
          </w:p>
        </w:tc>
      </w:tr>
      <w:tr w:rsidR="00E423EE" w14:paraId="1B660317" w14:textId="77777777" w:rsidTr="00DC390C">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6031C0BC"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080A032B"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14:paraId="475EA446"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25DD92A" w14:textId="77777777" w:rsidR="00E423EE" w:rsidRPr="00AE100E" w:rsidRDefault="00DF2E94" w:rsidP="00DF2E94">
            <w:pPr>
              <w:pStyle w:val="INDICATORNUMBER"/>
              <w:rPr>
                <w:rStyle w:val="IntenseEmphasis"/>
                <w:b/>
                <w:bCs w:val="0"/>
                <w:i w:val="0"/>
                <w:iCs w:val="0"/>
                <w:color w:val="595959"/>
              </w:rPr>
            </w:pPr>
            <w:r>
              <w:rPr>
                <w:rStyle w:val="IntenseEmphasis"/>
                <w:b/>
                <w:bCs w:val="0"/>
                <w:i w:val="0"/>
                <w:iCs w:val="0"/>
                <w:color w:val="595959"/>
              </w:rPr>
              <w:t>PR</w:t>
            </w:r>
            <w:r w:rsidR="00E423EE">
              <w:rPr>
                <w:rStyle w:val="IntenseEmphasis"/>
                <w:b/>
                <w:bCs w:val="0"/>
                <w:i w:val="0"/>
                <w:iCs w:val="0"/>
                <w:color w:val="595959"/>
              </w:rPr>
              <w:t xml:space="preserve"> 0</w:t>
            </w:r>
            <w:r>
              <w:rPr>
                <w:rStyle w:val="IntenseEmphasis"/>
                <w:b/>
                <w:bCs w:val="0"/>
                <w:i w:val="0"/>
                <w:iCs w:val="0"/>
                <w:color w:val="595959"/>
              </w:rPr>
              <w:t>9</w:t>
            </w:r>
            <w:r w:rsidR="00E423EE">
              <w:rPr>
                <w:rStyle w:val="IntenseEmphasis"/>
                <w:b/>
                <w:bCs w:val="0"/>
                <w:i w:val="0"/>
                <w:iCs w:val="0"/>
                <w:color w:val="595959"/>
              </w:rPr>
              <w:t>.2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6EAB0831" w14:textId="77777777" w:rsidR="00E423EE" w:rsidRPr="00EF652A" w:rsidRDefault="00E423EE"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14:paraId="24F0AF89"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5FE299D"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4C7CA329" w14:textId="77777777" w:rsidR="00E423EE" w:rsidRPr="00986592" w:rsidRDefault="00E423EE"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A3C7EA9" w14:textId="77777777" w:rsidR="00F64690" w:rsidRDefault="00F64690" w:rsidP="009127F2">
      <w:pPr>
        <w:widowControl/>
        <w:autoSpaceDE/>
        <w:autoSpaceDN/>
        <w:adjustRightInd/>
        <w:spacing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E423EE" w14:paraId="43AACA60" w14:textId="77777777" w:rsidTr="00E423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27DCC1B7" w14:textId="77777777" w:rsidR="00E423EE" w:rsidRPr="00191BC1" w:rsidRDefault="001942C9"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E423EE">
              <w:rPr>
                <w:rStyle w:val="IntenseEmphasis"/>
                <w:b w:val="0"/>
                <w:i w:val="0"/>
                <w:color w:val="FFFFFF" w:themeColor="background1"/>
              </w:rPr>
              <w:t xml:space="preserve"> 0</w:t>
            </w:r>
            <w:r>
              <w:rPr>
                <w:rStyle w:val="IntenseEmphasis"/>
                <w:b w:val="0"/>
                <w:i w:val="0"/>
                <w:color w:val="FFFFFF" w:themeColor="background1"/>
              </w:rPr>
              <w:t>9</w:t>
            </w:r>
          </w:p>
        </w:tc>
        <w:tc>
          <w:tcPr>
            <w:tcW w:w="8080" w:type="dxa"/>
            <w:tcBorders>
              <w:top w:val="single" w:sz="4" w:space="0" w:color="595959"/>
            </w:tcBorders>
          </w:tcPr>
          <w:p w14:paraId="576C6730" w14:textId="77777777" w:rsidR="00E423EE" w:rsidRPr="00191BC1"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423EE" w:rsidRPr="00CF025D" w14:paraId="1887A463"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74C4C45" w14:textId="77777777" w:rsidR="00E423EE" w:rsidRPr="000D72DF" w:rsidRDefault="001942C9" w:rsidP="005D3A75">
            <w:pPr>
              <w:pStyle w:val="INDICATORNUMBER"/>
              <w:rPr>
                <w:rStyle w:val="IntenseEmphasis"/>
                <w:b/>
                <w:bCs w:val="0"/>
                <w:i w:val="0"/>
                <w:iCs w:val="0"/>
              </w:rPr>
            </w:pPr>
            <w:r>
              <w:rPr>
                <w:rStyle w:val="IntenseEmphasis"/>
                <w:b/>
                <w:bCs w:val="0"/>
                <w:i w:val="0"/>
                <w:iCs w:val="0"/>
                <w:color w:val="595959"/>
              </w:rPr>
              <w:t>PR 09</w:t>
            </w:r>
            <w:r w:rsidR="00E423EE">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61FEA876" w14:textId="77777777" w:rsidR="001942C9" w:rsidRPr="001942C9" w:rsidRDefault="001942C9" w:rsidP="001942C9">
            <w:pPr>
              <w:pStyle w:val="INDICATORTEXT"/>
              <w:cnfStyle w:val="000000000000" w:firstRow="0" w:lastRow="0" w:firstColumn="0" w:lastColumn="0" w:oddVBand="0" w:evenVBand="0" w:oddHBand="0" w:evenHBand="0" w:firstRowFirstColumn="0" w:firstRowLastColumn="0" w:lastRowFirstColumn="0" w:lastRowLastColumn="0"/>
              <w:rPr>
                <w:i/>
              </w:rPr>
            </w:pPr>
            <w:r w:rsidRPr="001942C9">
              <w:rPr>
                <w:i/>
              </w:rPr>
              <w:t>Internal staff</w:t>
            </w:r>
          </w:p>
          <w:p w14:paraId="02152B67" w14:textId="77777777" w:rsidR="001942C9" w:rsidRPr="00203768" w:rsidRDefault="001942C9" w:rsidP="001942C9">
            <w:pPr>
              <w:pStyle w:val="INDICATORTEXT"/>
              <w:cnfStyle w:val="000000000000" w:firstRow="0" w:lastRow="0" w:firstColumn="0" w:lastColumn="0" w:oddVBand="0" w:evenVBand="0" w:oddHBand="0" w:evenHBand="0" w:firstRowFirstColumn="0" w:firstRowLastColumn="0" w:lastRowFirstColumn="0" w:lastRowLastColumn="0"/>
            </w:pPr>
            <w:r w:rsidRPr="00203768">
              <w:t xml:space="preserve">Internal roles could include those with responsibility for overseeing and/or implementing responsible investment activities. </w:t>
            </w:r>
          </w:p>
          <w:p w14:paraId="2622825B" w14:textId="77777777" w:rsidR="001942C9" w:rsidRPr="001942C9" w:rsidRDefault="001942C9" w:rsidP="001942C9">
            <w:pPr>
              <w:pStyle w:val="INDICATORTEXT"/>
              <w:cnfStyle w:val="000000000000" w:firstRow="0" w:lastRow="0" w:firstColumn="0" w:lastColumn="0" w:oddVBand="0" w:evenVBand="0" w:oddHBand="0" w:evenHBand="0" w:firstRowFirstColumn="0" w:firstRowLastColumn="0" w:lastRowFirstColumn="0" w:lastRowLastColumn="0"/>
              <w:rPr>
                <w:i/>
              </w:rPr>
            </w:pPr>
            <w:r w:rsidRPr="001942C9">
              <w:rPr>
                <w:i/>
              </w:rPr>
              <w:t>External resources</w:t>
            </w:r>
          </w:p>
          <w:p w14:paraId="1313A48F" w14:textId="77777777" w:rsidR="001942C9" w:rsidRPr="00203768" w:rsidRDefault="001942C9" w:rsidP="001942C9">
            <w:pPr>
              <w:pStyle w:val="INDICATORTEXT"/>
              <w:cnfStyle w:val="000000000000" w:firstRow="0" w:lastRow="0" w:firstColumn="0" w:lastColumn="0" w:oddVBand="0" w:evenVBand="0" w:oddHBand="0" w:evenHBand="0" w:firstRowFirstColumn="0" w:firstRowLastColumn="0" w:lastRowFirstColumn="0" w:lastRowLastColumn="0"/>
            </w:pPr>
            <w:r w:rsidRPr="00203768">
              <w:t xml:space="preserve">External resources that provide advice, due diligence and analysis on E, S and G issues in order to identify potential risks and/or value creation opportunities. Please provide examples in the ‘specify’ fields.  </w:t>
            </w:r>
          </w:p>
          <w:p w14:paraId="5B636287" w14:textId="77777777" w:rsidR="001942C9" w:rsidRPr="001942C9" w:rsidRDefault="001942C9" w:rsidP="001942C9">
            <w:pPr>
              <w:pStyle w:val="INDICATORTEXT"/>
              <w:cnfStyle w:val="000000000000" w:firstRow="0" w:lastRow="0" w:firstColumn="0" w:lastColumn="0" w:oddVBand="0" w:evenVBand="0" w:oddHBand="0" w:evenHBand="0" w:firstRowFirstColumn="0" w:firstRowLastColumn="0" w:lastRowFirstColumn="0" w:lastRowLastColumn="0"/>
              <w:rPr>
                <w:i/>
              </w:rPr>
            </w:pPr>
            <w:r w:rsidRPr="001942C9">
              <w:rPr>
                <w:i/>
              </w:rPr>
              <w:t>Incorporating ESG issues</w:t>
            </w:r>
          </w:p>
          <w:p w14:paraId="2E64ECA7" w14:textId="77777777" w:rsidR="00E423EE" w:rsidRPr="00CF025D" w:rsidRDefault="001942C9" w:rsidP="001942C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203768">
              <w:t>Refers to strategies, processes and activities that take ESG issues and information about them into account in the pre-investment process (initial screening, due diligence, investment decision).</w:t>
            </w:r>
          </w:p>
        </w:tc>
      </w:tr>
      <w:tr w:rsidR="00E423EE" w:rsidRPr="00CF025D" w14:paraId="5EB14F9F" w14:textId="77777777" w:rsidTr="0084487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8E135FF" w14:textId="77777777" w:rsidR="00E423EE" w:rsidRDefault="007B7514" w:rsidP="005D3A75">
            <w:pPr>
              <w:pStyle w:val="INDICATORNUMBER"/>
              <w:rPr>
                <w:rStyle w:val="IntenseEmphasis"/>
                <w:b/>
                <w:bCs w:val="0"/>
                <w:i w:val="0"/>
                <w:iCs w:val="0"/>
                <w:color w:val="595959"/>
              </w:rPr>
            </w:pPr>
            <w:r>
              <w:rPr>
                <w:rStyle w:val="IntenseEmphasis"/>
                <w:b/>
                <w:bCs w:val="0"/>
                <w:i w:val="0"/>
                <w:iCs w:val="0"/>
                <w:color w:val="595959"/>
              </w:rPr>
              <w:t>PR 09</w:t>
            </w:r>
            <w:r w:rsidR="00E423EE">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766DD33E" w14:textId="77777777" w:rsidR="007B7514" w:rsidRPr="007B7514" w:rsidRDefault="007B7514" w:rsidP="007B7514">
            <w:pPr>
              <w:pStyle w:val="INDICATORTEXT"/>
              <w:cnfStyle w:val="000000000000" w:firstRow="0" w:lastRow="0" w:firstColumn="0" w:lastColumn="0" w:oddVBand="0" w:evenVBand="0" w:oddHBand="0" w:evenHBand="0" w:firstRowFirstColumn="0" w:firstRowLastColumn="0" w:lastRowFirstColumn="0" w:lastRowLastColumn="0"/>
            </w:pPr>
            <w:r w:rsidRPr="007B7514">
              <w:t>You may report on the division of responsibilities between internal and external specialists (if applicable) and type of advisors/specialists involved in the research process, for example:</w:t>
            </w:r>
          </w:p>
          <w:p w14:paraId="140D9245" w14:textId="77777777" w:rsidR="007B7514" w:rsidRPr="007B7514" w:rsidRDefault="007B7514" w:rsidP="00EB2B13">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 xml:space="preserve">legal counsel </w:t>
            </w:r>
          </w:p>
          <w:p w14:paraId="446C7C42" w14:textId="77777777" w:rsidR="007B7514" w:rsidRPr="007B7514" w:rsidRDefault="007B7514" w:rsidP="00EB2B13">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 xml:space="preserve">engineers </w:t>
            </w:r>
          </w:p>
          <w:p w14:paraId="44B166AD" w14:textId="77777777" w:rsidR="007B7514" w:rsidRPr="007B7514" w:rsidRDefault="007B7514" w:rsidP="00EB2B13">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 xml:space="preserve">acquisition advice </w:t>
            </w:r>
          </w:p>
          <w:p w14:paraId="403C3800" w14:textId="77777777" w:rsidR="007B7514" w:rsidRPr="007B7514" w:rsidRDefault="007B7514" w:rsidP="00EB2B13">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brokers/property managers</w:t>
            </w:r>
          </w:p>
          <w:p w14:paraId="79D7DC04" w14:textId="77777777" w:rsidR="007B7514" w:rsidRPr="007B7514" w:rsidRDefault="007B7514" w:rsidP="007B7514">
            <w:pPr>
              <w:pStyle w:val="INDICATORTEXT"/>
              <w:cnfStyle w:val="000000000000" w:firstRow="0" w:lastRow="0" w:firstColumn="0" w:lastColumn="0" w:oddVBand="0" w:evenVBand="0" w:oddHBand="0" w:evenHBand="0" w:firstRowFirstColumn="0" w:firstRowLastColumn="0" w:lastRowFirstColumn="0" w:lastRowLastColumn="0"/>
            </w:pPr>
            <w:r w:rsidRPr="007B7514">
              <w:t>You can also report on whether they provide advice based on geographic location, property type, new versus existing property assets, local regulations.</w:t>
            </w:r>
          </w:p>
          <w:p w14:paraId="5EC8C40D" w14:textId="77777777" w:rsidR="00E423EE" w:rsidRPr="00EF652A" w:rsidRDefault="007B7514" w:rsidP="00FD5C41">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B7514">
              <w:t>You are not required to disclose the names of individuals or organisations that provide advice and/or research but it would be helpful if you could indicate the type of organisation (e.g. university, property consultants).</w:t>
            </w:r>
          </w:p>
        </w:tc>
      </w:tr>
      <w:tr w:rsidR="006E75DE" w:rsidRPr="00CF025D" w14:paraId="52AD3A39" w14:textId="77777777" w:rsidTr="002D418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BCA2FE8" w14:textId="77777777" w:rsidR="006E75DE" w:rsidRPr="007B7514" w:rsidRDefault="006E75DE" w:rsidP="007B7514">
            <w:pPr>
              <w:pStyle w:val="INDICATORTEXT"/>
            </w:pPr>
            <w:r w:rsidRPr="00D37B0D">
              <w:rPr>
                <w:b/>
              </w:rPr>
              <w:t>LOGIC</w:t>
            </w:r>
          </w:p>
        </w:tc>
      </w:tr>
      <w:tr w:rsidR="006E75DE" w:rsidRPr="00CF025D" w14:paraId="52FBD79A" w14:textId="77777777" w:rsidTr="00E423E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7E0E9527" w14:textId="77777777" w:rsidR="006E75DE" w:rsidRDefault="006E75DE" w:rsidP="005D3A75">
            <w:pPr>
              <w:pStyle w:val="INDICATORNUMBER"/>
              <w:rPr>
                <w:rStyle w:val="IntenseEmphasis"/>
                <w:b/>
                <w:bCs w:val="0"/>
                <w:i w:val="0"/>
                <w:iCs w:val="0"/>
                <w:color w:val="595959"/>
              </w:rPr>
            </w:pPr>
            <w:r>
              <w:rPr>
                <w:rStyle w:val="IntenseEmphasis"/>
                <w:b/>
                <w:bCs w:val="0"/>
                <w:i w:val="0"/>
                <w:iCs w:val="0"/>
                <w:color w:val="595959"/>
              </w:rPr>
              <w:t>PR 09</w:t>
            </w:r>
          </w:p>
        </w:tc>
        <w:tc>
          <w:tcPr>
            <w:tcW w:w="8080" w:type="dxa"/>
            <w:tcBorders>
              <w:top w:val="single" w:sz="4" w:space="0" w:color="A6A6A6" w:themeColor="background1" w:themeShade="A6"/>
              <w:bottom w:val="single" w:sz="4" w:space="0" w:color="595959"/>
            </w:tcBorders>
          </w:tcPr>
          <w:p w14:paraId="79A65F45" w14:textId="77777777" w:rsidR="005F4F11" w:rsidRDefault="006E75DE" w:rsidP="008867DB">
            <w:pPr>
              <w:pStyle w:val="INDICATORTEXT"/>
              <w:jc w:val="both"/>
              <w:cnfStyle w:val="000000000000" w:firstRow="0" w:lastRow="0" w:firstColumn="0" w:lastColumn="0" w:oddVBand="0" w:evenVBand="0" w:oddHBand="0" w:evenHBand="0" w:firstRowFirstColumn="0" w:firstRowLastColumn="0" w:lastRowFirstColumn="0" w:lastRowLastColumn="0"/>
              <w:rPr>
                <w:b/>
                <w:bCs/>
                <w:szCs w:val="18"/>
                <w:lang w:eastAsia="en-US"/>
              </w:rPr>
            </w:pPr>
            <w:r w:rsidRPr="002564AA">
              <w:rPr>
                <w:szCs w:val="18"/>
              </w:rPr>
              <w:t>This indicator will be applic</w:t>
            </w:r>
            <w:r>
              <w:rPr>
                <w:szCs w:val="18"/>
              </w:rPr>
              <w:t>able if ‘Yes’ is reported in [08</w:t>
            </w:r>
            <w:r w:rsidRPr="002564AA">
              <w:rPr>
                <w:szCs w:val="18"/>
              </w:rPr>
              <w:t xml:space="preserve">.1]. </w:t>
            </w: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14:paraId="2A1A8AE8"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B357577"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235454E1"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9838FB8"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E61C968"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203CD5E6"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25E9E8" w14:textId="77777777" w:rsidR="005B0C04" w:rsidRPr="00356CDA" w:rsidRDefault="00C216F0"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5B0C04">
              <w:rPr>
                <w:rStyle w:val="IntenseEmphasis"/>
                <w:i w:val="0"/>
                <w:color w:val="FFFFFF" w:themeColor="background1"/>
              </w:rPr>
              <w:t xml:space="preserve"> </w:t>
            </w:r>
            <w:r>
              <w:rPr>
                <w:rStyle w:val="IntenseEmphasis"/>
                <w:i w:val="0"/>
                <w:color w:val="FFFFFF" w:themeColor="background1"/>
              </w:rPr>
              <w:t>10</w:t>
            </w:r>
          </w:p>
        </w:tc>
        <w:tc>
          <w:tcPr>
            <w:tcW w:w="3402" w:type="dxa"/>
          </w:tcPr>
          <w:p w14:paraId="22DCABE1"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4036CAF4" w14:textId="7FA21EB1" w:rsidR="005B0C04" w:rsidRPr="00A57E01" w:rsidRDefault="00932EF1" w:rsidP="00932EF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2E65515" w14:textId="77777777"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20B1F6F3"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14:paraId="09B8158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E411C71" w14:textId="77777777" w:rsidR="007300EC" w:rsidRPr="00903B63" w:rsidRDefault="007300EC" w:rsidP="005D3A75">
            <w:pPr>
              <w:pStyle w:val="SectionIndicatorHeaderText"/>
              <w:rPr>
                <w:rStyle w:val="IntenseEmphasis"/>
                <w:b w:val="0"/>
                <w:bCs w:val="0"/>
                <w:i w:val="0"/>
                <w:iCs w:val="0"/>
                <w:color w:val="FFFFFF" w:themeColor="background1"/>
              </w:rPr>
            </w:pPr>
            <w:r>
              <w:rPr>
                <w:rStyle w:val="IntenseEmphasis"/>
                <w:i w:val="0"/>
                <w:color w:val="FFFFFF" w:themeColor="background1"/>
              </w:rPr>
              <w:t>P</w:t>
            </w:r>
            <w:r w:rsidR="00C216F0">
              <w:rPr>
                <w:rStyle w:val="IntenseEmphasis"/>
                <w:i w:val="0"/>
                <w:color w:val="FFFFFF" w:themeColor="background1"/>
              </w:rPr>
              <w:t>R 10</w:t>
            </w:r>
          </w:p>
        </w:tc>
        <w:tc>
          <w:tcPr>
            <w:tcW w:w="8080" w:type="dxa"/>
            <w:gridSpan w:val="2"/>
            <w:tcBorders>
              <w:top w:val="single" w:sz="4" w:space="0" w:color="0070C0"/>
              <w:bottom w:val="single" w:sz="4" w:space="0" w:color="0070C0"/>
              <w:right w:val="single" w:sz="4" w:space="0" w:color="0070C0"/>
            </w:tcBorders>
            <w:shd w:val="clear" w:color="auto" w:fill="0070C0"/>
          </w:tcPr>
          <w:p w14:paraId="65B37894"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14:paraId="4759A090"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9E6179F" w14:textId="77777777" w:rsidR="007300EC" w:rsidRDefault="007300EC" w:rsidP="005D3A75">
            <w:pPr>
              <w:pStyle w:val="INDICATORNUMBER"/>
              <w:rPr>
                <w:rStyle w:val="IntenseEmphasis"/>
                <w:b/>
                <w:bCs w:val="0"/>
                <w:i w:val="0"/>
                <w:iCs w:val="0"/>
                <w:color w:val="595959"/>
              </w:rPr>
            </w:pPr>
            <w:r>
              <w:rPr>
                <w:rStyle w:val="IntenseEmphasis"/>
                <w:b/>
                <w:bCs w:val="0"/>
                <w:i w:val="0"/>
                <w:iCs w:val="0"/>
                <w:color w:val="595959"/>
              </w:rPr>
              <w:t>P</w:t>
            </w:r>
            <w:r w:rsidR="00C216F0">
              <w:rPr>
                <w:rStyle w:val="IntenseEmphasis"/>
                <w:b/>
                <w:bCs w:val="0"/>
                <w:i w:val="0"/>
                <w:iCs w:val="0"/>
                <w:color w:val="595959"/>
              </w:rPr>
              <w:t>R 10.1</w:t>
            </w:r>
          </w:p>
        </w:tc>
        <w:tc>
          <w:tcPr>
            <w:tcW w:w="8080" w:type="dxa"/>
            <w:gridSpan w:val="2"/>
            <w:tcBorders>
              <w:top w:val="single" w:sz="4" w:space="0" w:color="0070C0"/>
              <w:right w:val="single" w:sz="4" w:space="0" w:color="0070C0"/>
            </w:tcBorders>
            <w:shd w:val="clear" w:color="auto" w:fill="DAEEF3" w:themeFill="accent5" w:themeFillTint="33"/>
          </w:tcPr>
          <w:p w14:paraId="3117C65D" w14:textId="77777777" w:rsidR="007300EC" w:rsidRP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r w:rsidRPr="007300EC">
              <w:t xml:space="preserve">Indicate which E, S and/or G issues are typically considered by your organisation in the </w:t>
            </w:r>
            <w:r w:rsidR="00896F94">
              <w:t xml:space="preserve">property </w:t>
            </w:r>
            <w:r w:rsidRPr="007300EC">
              <w:t>investment selection process and list up to three examples per issue.</w:t>
            </w:r>
          </w:p>
        </w:tc>
      </w:tr>
      <w:tr w:rsidR="007300EC" w14:paraId="5B447424" w14:textId="77777777" w:rsidTr="00844878">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3AE78B6C" w14:textId="77777777" w:rsidR="007300EC" w:rsidRDefault="007300EC" w:rsidP="00844878">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D640362" w14:textId="77777777" w:rsidR="007300EC" w:rsidRPr="00844878" w:rsidDel="002E5456" w:rsidRDefault="007300EC" w:rsidP="008448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4878">
              <w:rPr>
                <w:b/>
                <w:color w:val="FFFFFF" w:themeColor="background1"/>
                <w:sz w:val="18"/>
                <w:szCs w:val="18"/>
              </w:rPr>
              <w:t>ESG issues</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3CB4B377" w14:textId="77777777" w:rsidR="007300EC" w:rsidRPr="00844878" w:rsidRDefault="007300EC" w:rsidP="008448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4878">
              <w:rPr>
                <w:b/>
                <w:color w:val="FFFFFF" w:themeColor="background1"/>
                <w:sz w:val="18"/>
                <w:szCs w:val="18"/>
              </w:rPr>
              <w:t xml:space="preserve">List up to three typical examples per E, S and G issue </w:t>
            </w:r>
          </w:p>
        </w:tc>
      </w:tr>
      <w:tr w:rsidR="00F25820" w14:paraId="57508ABD"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19C2FEC"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33511201"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DF15CE7"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29F9A184"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4B47788"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3C264D98"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6DB3DF1B"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78F446F"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7E09A77"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4E0EA1C"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95DD208"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1EE1451D"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D31C15C"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06C932FF" w14:textId="77777777"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EC0D685"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C9EF2A2"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4B1DB26"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3B268CA1"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F3F02BF"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3BD4A3BE"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8AA6B0A"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03877E29"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35B9B51"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3AB466B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6704A3C"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88BF6B"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27E3B74" w14:textId="77777777" w:rsidR="00F25820" w:rsidRPr="00B10DE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34E2AC6E" w14:textId="77777777" w:rsidTr="005D3A75">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19573DC" w14:textId="77777777" w:rsidR="007300EC" w:rsidRDefault="007300EC"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0085BBC4" w14:textId="77777777" w:rsidR="007300EC"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18144C2E" w14:textId="77777777" w:rsidR="007300EC" w:rsidRPr="00B10DE0"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7300EC" w14:paraId="10AA91C5" w14:textId="77777777" w:rsidTr="005D3A75">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CF1ABCE" w14:textId="77777777" w:rsidR="007300EC" w:rsidRDefault="007300EC"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2CA002A"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999458B" w14:textId="77777777" w:rsidR="007300EC" w:rsidRPr="00B10DE0"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700342DF"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B9232D0" w14:textId="77777777" w:rsidR="007300EC" w:rsidRPr="00AE100E" w:rsidRDefault="00C216F0" w:rsidP="005D3A75">
            <w:pPr>
              <w:pStyle w:val="INDICATORNUMBER"/>
              <w:rPr>
                <w:rStyle w:val="IntenseEmphasis"/>
                <w:b/>
                <w:bCs w:val="0"/>
                <w:i w:val="0"/>
                <w:iCs w:val="0"/>
                <w:color w:val="595959"/>
              </w:rPr>
            </w:pPr>
            <w:r>
              <w:rPr>
                <w:rStyle w:val="IntenseEmphasis"/>
                <w:b/>
                <w:bCs w:val="0"/>
                <w:i w:val="0"/>
                <w:iCs w:val="0"/>
                <w:color w:val="595959"/>
              </w:rPr>
              <w:t>PR 10</w:t>
            </w:r>
            <w:r w:rsidR="007300EC">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46827E4" w14:textId="77777777" w:rsidR="007300EC" w:rsidRPr="001C0916"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844878">
              <w:t>.</w:t>
            </w:r>
          </w:p>
          <w:p w14:paraId="3B885E5D" w14:textId="77777777" w:rsidR="007300EC" w:rsidRPr="005B4C52"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14:paraId="52FF9C4F"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528CCC5" w14:textId="77777777" w:rsidR="007300EC" w:rsidRDefault="007300EC"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8A78684"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bl>
    <w:p w14:paraId="0B05BA9E" w14:textId="77777777" w:rsidR="007300EC" w:rsidRDefault="007300EC">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300EC" w14:paraId="4BD10CD6" w14:textId="77777777" w:rsidTr="009127F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5A4383" w14:textId="77777777" w:rsidR="007300EC" w:rsidRPr="00DC20FA" w:rsidRDefault="007300EC"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DF54B7">
              <w:rPr>
                <w:rStyle w:val="IntenseEmphasis"/>
                <w:b w:val="0"/>
                <w:i w:val="0"/>
                <w:color w:val="FFFFFF" w:themeColor="background1"/>
              </w:rPr>
              <w:t>R 10</w:t>
            </w:r>
          </w:p>
        </w:tc>
        <w:tc>
          <w:tcPr>
            <w:tcW w:w="8075" w:type="dxa"/>
          </w:tcPr>
          <w:p w14:paraId="0F5FD754"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300EC" w:rsidRPr="00D5451C" w14:paraId="6881B737" w14:textId="77777777" w:rsidTr="009127F2">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0906D91" w14:textId="77777777" w:rsidR="007300EC" w:rsidRPr="000D72DF" w:rsidRDefault="007300EC" w:rsidP="005D3A75">
            <w:pPr>
              <w:pStyle w:val="INDICATORNUMBER"/>
              <w:rPr>
                <w:rStyle w:val="IntenseEmphasis"/>
                <w:b/>
                <w:bCs w:val="0"/>
                <w:i w:val="0"/>
                <w:iCs w:val="0"/>
              </w:rPr>
            </w:pPr>
            <w:r>
              <w:rPr>
                <w:rStyle w:val="IntenseEmphasis"/>
                <w:b/>
                <w:bCs w:val="0"/>
                <w:i w:val="0"/>
                <w:iCs w:val="0"/>
                <w:color w:val="595959"/>
              </w:rPr>
              <w:t>P</w:t>
            </w:r>
            <w:r w:rsidR="00DF54B7">
              <w:rPr>
                <w:rStyle w:val="IntenseEmphasis"/>
                <w:b/>
                <w:bCs w:val="0"/>
                <w:i w:val="0"/>
                <w:iCs w:val="0"/>
                <w:color w:val="595959"/>
              </w:rPr>
              <w:t>R 10</w:t>
            </w:r>
          </w:p>
        </w:tc>
        <w:tc>
          <w:tcPr>
            <w:tcW w:w="8075" w:type="dxa"/>
            <w:tcBorders>
              <w:bottom w:val="single" w:sz="4" w:space="0" w:color="A6A6A6"/>
            </w:tcBorders>
          </w:tcPr>
          <w:p w14:paraId="4B254119" w14:textId="77777777" w:rsidR="00DF54B7" w:rsidRPr="00203768" w:rsidRDefault="00DF54B7" w:rsidP="00DF54B7">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ESG issues vary between property types, individual properties, companies managing property portfolios, markets, etc. There are also differences in legal requirements with regards to ESG issues in different jurisdictions. The intention of this indicator is to capture whether you consider relevant E, S and G issues in the </w:t>
            </w:r>
            <w:r w:rsidR="00F67EA6">
              <w:t xml:space="preserve">property </w:t>
            </w:r>
            <w:r w:rsidRPr="00203768">
              <w:t xml:space="preserve">investment </w:t>
            </w:r>
            <w:r w:rsidR="00F67EA6">
              <w:t xml:space="preserve">selection </w:t>
            </w:r>
            <w:r w:rsidRPr="00203768">
              <w:t>process. List here only the most typical ESG issues you consider given your organisation's approach and the jurisdictions that you operate in.</w:t>
            </w:r>
          </w:p>
          <w:p w14:paraId="5478D3BA" w14:textId="77777777" w:rsidR="007300EC" w:rsidRPr="008C055A" w:rsidRDefault="00DF54B7" w:rsidP="00F67EA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203768">
              <w:t>Please note that it</w:t>
            </w:r>
            <w:r w:rsidR="00F67EA6">
              <w:t xml:space="preserve"> i</w:t>
            </w:r>
            <w:r w:rsidRPr="00203768">
              <w:t xml:space="preserve">s only mandatory to report and disclose one example per E, S and G issue. The remaining rows per E, S and G issue are voluntary to report and disclose. </w:t>
            </w:r>
          </w:p>
        </w:tc>
      </w:tr>
      <w:tr w:rsidR="00103F16" w:rsidRPr="00D5451C" w14:paraId="269298FE" w14:textId="77777777" w:rsidTr="009127F2">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FC0FECA" w14:textId="025EC61D" w:rsidR="00103F16" w:rsidRDefault="00103F16" w:rsidP="005D3A75">
            <w:pPr>
              <w:pStyle w:val="INDICATORNUMBER"/>
              <w:rPr>
                <w:rStyle w:val="IntenseEmphasis"/>
                <w:b/>
                <w:bCs w:val="0"/>
                <w:i w:val="0"/>
                <w:iCs w:val="0"/>
                <w:color w:val="595959"/>
              </w:rPr>
            </w:pPr>
            <w:r>
              <w:rPr>
                <w:rStyle w:val="IntenseEmphasis"/>
                <w:b/>
                <w:bCs w:val="0"/>
                <w:i w:val="0"/>
                <w:iCs w:val="0"/>
                <w:color w:val="595959"/>
              </w:rPr>
              <w:t>PR 10.1</w:t>
            </w:r>
          </w:p>
        </w:tc>
        <w:tc>
          <w:tcPr>
            <w:tcW w:w="8075" w:type="dxa"/>
            <w:tcBorders>
              <w:bottom w:val="single" w:sz="4" w:space="0" w:color="A6A6A6"/>
            </w:tcBorders>
          </w:tcPr>
          <w:p w14:paraId="4E2500A3"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The following </w:t>
            </w:r>
            <w:r w:rsidR="00F67EA6">
              <w:t xml:space="preserve">E, S and G issues </w:t>
            </w:r>
            <w:r w:rsidRPr="00203768">
              <w:t xml:space="preserve">are examples only. These issues will not be relevant in every </w:t>
            </w:r>
            <w:r w:rsidR="00F67EA6">
              <w:t xml:space="preserve">investment </w:t>
            </w:r>
            <w:r w:rsidRPr="00203768">
              <w:t>case, and this is not intended to be an exhaustive list of potentially relevant issues.</w:t>
            </w:r>
          </w:p>
          <w:p w14:paraId="00E00FB9"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14:paraId="0EA61FB3"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Energy generation (conventional + renewables), consumption and efficiency, greenhouse gas emissions, water consumption, waste generation, indoor air quality, f</w:t>
            </w:r>
            <w:r w:rsidRPr="00103F16">
              <w:t>looding and contamination</w:t>
            </w:r>
            <w:r w:rsidRPr="00203768">
              <w:t>, land use, biodiversity/ecology, b</w:t>
            </w:r>
            <w:r w:rsidRPr="00103F16">
              <w:t>uilding materials</w:t>
            </w:r>
            <w:r w:rsidRPr="00203768">
              <w:t>, alternative means of transport.</w:t>
            </w:r>
          </w:p>
          <w:p w14:paraId="0E14B1C3"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14:paraId="3FF576AF"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Health and safety, </w:t>
            </w:r>
            <w:r w:rsidRPr="00103F16">
              <w:t>accident rates,</w:t>
            </w:r>
            <w:r w:rsidRPr="00203768">
              <w:t xml:space="preserve"> disability access, security, tenant type</w:t>
            </w:r>
            <w:r w:rsidRPr="00103F16">
              <w:t xml:space="preserve"> and demography</w:t>
            </w:r>
            <w:r w:rsidRPr="00203768">
              <w:t xml:space="preserve">, occupier turnover and satisfaction, fair wages for workers maintaining the properties, labour standards in procurement policy (or similar), affordable workforce housing, income disparity, </w:t>
            </w:r>
            <w:r w:rsidRPr="00103F16">
              <w:t>social enterprise partnering, community development.</w:t>
            </w:r>
          </w:p>
          <w:p w14:paraId="433CF631"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14:paraId="13895748"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Executive benefits and compensation, bribery and corruption, shareholder structure and rights, business ethics, board structure and composition, independent directors, processes (e.g. </w:t>
            </w:r>
            <w:r w:rsidRPr="00203768">
              <w:lastRenderedPageBreak/>
              <w:t>environmental management systems) and risk management (e.g. regulatory and reputational risk), whistle-blowing schemes, stakeholder dialogue, lobbying (e.g. property standards and certifications), and disclosure (e.g. property performance or benchmarks). This category may also include business strategy issues, both the implications of business strategy for environmental and social issues, and how the strategy is implemented.</w:t>
            </w:r>
          </w:p>
          <w:p w14:paraId="0A2BB81D"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governance examples are mainly intended and applicable for direct property investors holding stakes in property management companies.</w:t>
            </w:r>
          </w:p>
        </w:tc>
      </w:tr>
      <w:tr w:rsidR="007300EC" w:rsidRPr="00D5451C" w14:paraId="09A81224" w14:textId="77777777"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8D132AD" w14:textId="77777777" w:rsidR="007300EC" w:rsidRPr="000D72DF" w:rsidRDefault="00A85EEE" w:rsidP="005D3A75">
            <w:pPr>
              <w:pStyle w:val="INDICATORNUMBER"/>
              <w:rPr>
                <w:rStyle w:val="IntenseEmphasis"/>
                <w:b/>
                <w:bCs w:val="0"/>
                <w:i w:val="0"/>
                <w:iCs w:val="0"/>
              </w:rPr>
            </w:pPr>
            <w:r>
              <w:rPr>
                <w:rStyle w:val="IntenseEmphasis"/>
                <w:b/>
                <w:bCs w:val="0"/>
                <w:i w:val="0"/>
                <w:iCs w:val="0"/>
                <w:color w:val="595959"/>
              </w:rPr>
              <w:lastRenderedPageBreak/>
              <w:t>PR 10</w:t>
            </w:r>
            <w:r w:rsidR="007300EC">
              <w:rPr>
                <w:rStyle w:val="IntenseEmphasis"/>
                <w:b/>
                <w:bCs w:val="0"/>
                <w:i w:val="0"/>
                <w:iCs w:val="0"/>
                <w:color w:val="595959"/>
              </w:rPr>
              <w:t>.2</w:t>
            </w:r>
          </w:p>
        </w:tc>
        <w:tc>
          <w:tcPr>
            <w:tcW w:w="8075" w:type="dxa"/>
            <w:tcBorders>
              <w:top w:val="single" w:sz="4" w:space="0" w:color="A6A6A6"/>
              <w:bottom w:val="single" w:sz="4" w:space="0" w:color="A6A6A6"/>
            </w:tcBorders>
          </w:tcPr>
          <w:p w14:paraId="35F9D093" w14:textId="77777777" w:rsidR="007300EC" w:rsidRPr="00D37B0D" w:rsidRDefault="007300EC" w:rsidP="00FD63A8">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t>Provide additional details relevant to information on the ESG issues considered by your organisation in the investment selection process, e.g. linked to geographic location, type of sector and/or legislation.</w:t>
            </w:r>
          </w:p>
        </w:tc>
      </w:tr>
      <w:tr w:rsidR="003D42EA" w:rsidRPr="00D37B0D" w14:paraId="675ADEB3" w14:textId="77777777" w:rsidTr="009127F2">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CCC9DEE" w14:textId="77777777" w:rsidR="005F4F11" w:rsidRDefault="003D42EA" w:rsidP="008867DB">
            <w:pPr>
              <w:pStyle w:val="INDICATORTEXT"/>
              <w:tabs>
                <w:tab w:val="left" w:pos="1195"/>
              </w:tabs>
              <w:jc w:val="both"/>
              <w:rPr>
                <w:b/>
                <w:bCs/>
                <w:lang w:eastAsia="en-US"/>
              </w:rPr>
            </w:pPr>
            <w:r>
              <w:rPr>
                <w:b/>
              </w:rPr>
              <w:t>LOGIC</w:t>
            </w:r>
            <w:r w:rsidR="00E2192B">
              <w:rPr>
                <w:b/>
              </w:rPr>
              <w:tab/>
            </w:r>
          </w:p>
        </w:tc>
      </w:tr>
      <w:tr w:rsidR="003D42EA" w14:paraId="48B34043" w14:textId="77777777"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1EF994E" w14:textId="77777777" w:rsidR="003D42EA" w:rsidRDefault="003D42EA" w:rsidP="002D418B">
            <w:pPr>
              <w:pStyle w:val="INDICATORNUMBER"/>
              <w:rPr>
                <w:rStyle w:val="IntenseEmphasis"/>
                <w:b/>
                <w:bCs w:val="0"/>
                <w:i w:val="0"/>
                <w:iCs w:val="0"/>
                <w:color w:val="595959"/>
              </w:rPr>
            </w:pPr>
            <w:r>
              <w:rPr>
                <w:rStyle w:val="IntenseEmphasis"/>
                <w:b/>
                <w:bCs w:val="0"/>
                <w:i w:val="0"/>
                <w:iCs w:val="0"/>
                <w:color w:val="595959"/>
              </w:rPr>
              <w:t>PR 10</w:t>
            </w:r>
          </w:p>
        </w:tc>
        <w:tc>
          <w:tcPr>
            <w:tcW w:w="8075" w:type="dxa"/>
            <w:tcBorders>
              <w:top w:val="single" w:sz="4" w:space="0" w:color="A6A6A6"/>
              <w:bottom w:val="single" w:sz="4" w:space="0" w:color="0070C0"/>
            </w:tcBorders>
          </w:tcPr>
          <w:p w14:paraId="2A67C132" w14:textId="77777777" w:rsidR="003D42EA" w:rsidRDefault="003D42EA" w:rsidP="002D418B">
            <w:pPr>
              <w:pStyle w:val="INDICATORTEXT"/>
              <w:jc w:val="both"/>
              <w:cnfStyle w:val="000000000000" w:firstRow="0" w:lastRow="0" w:firstColumn="0" w:lastColumn="0" w:oddVBand="0" w:evenVBand="0" w:oddHBand="0" w:evenHBand="0" w:firstRowFirstColumn="0" w:firstRowLastColumn="0" w:lastRowFirstColumn="0" w:lastRowLastColumn="0"/>
            </w:pPr>
            <w:r w:rsidRPr="002564AA">
              <w:rPr>
                <w:szCs w:val="18"/>
              </w:rPr>
              <w:t>This indicator will be applic</w:t>
            </w:r>
            <w:r>
              <w:rPr>
                <w:szCs w:val="18"/>
              </w:rPr>
              <w:t>able if ‘Yes’ is reported in [08</w:t>
            </w:r>
            <w:r w:rsidRPr="002564AA">
              <w:rPr>
                <w:szCs w:val="18"/>
              </w:rPr>
              <w:t>.1].</w:t>
            </w:r>
          </w:p>
        </w:tc>
      </w:tr>
      <w:tr w:rsidR="007300EC" w:rsidRPr="00D5451C" w14:paraId="3D2FED73" w14:textId="0145F2F8" w:rsidTr="009127F2">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EBD93A5" w14:textId="7B0EC91A" w:rsidR="007300EC" w:rsidRPr="00D37B0D" w:rsidRDefault="007300EC" w:rsidP="005D3A75">
            <w:pPr>
              <w:pStyle w:val="INDICATORTEXT"/>
              <w:jc w:val="both"/>
              <w:rPr>
                <w:b/>
              </w:rPr>
            </w:pPr>
            <w:r w:rsidRPr="00D37B0D">
              <w:rPr>
                <w:b/>
              </w:rPr>
              <w:t>ASSESSMENT</w:t>
            </w:r>
          </w:p>
        </w:tc>
      </w:tr>
      <w:tr w:rsidR="007300EC" w:rsidRPr="00D5451C" w14:paraId="110CBFD2" w14:textId="484D4E58"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049B342" w14:textId="57F904D2" w:rsidR="007300EC" w:rsidRDefault="007300EC" w:rsidP="005D3A75">
            <w:pPr>
              <w:pStyle w:val="INDICATORNUMBER"/>
              <w:rPr>
                <w:rStyle w:val="IntenseEmphasis"/>
                <w:b/>
                <w:bCs w:val="0"/>
                <w:i w:val="0"/>
                <w:iCs w:val="0"/>
                <w:color w:val="595959"/>
              </w:rPr>
            </w:pPr>
            <w:r>
              <w:rPr>
                <w:rStyle w:val="IntenseEmphasis"/>
                <w:b/>
                <w:bCs w:val="0"/>
                <w:i w:val="0"/>
                <w:iCs w:val="0"/>
                <w:color w:val="595959"/>
              </w:rPr>
              <w:t>P</w:t>
            </w:r>
            <w:r w:rsidR="00A85EEE">
              <w:rPr>
                <w:rStyle w:val="IntenseEmphasis"/>
                <w:b/>
                <w:bCs w:val="0"/>
                <w:i w:val="0"/>
                <w:iCs w:val="0"/>
                <w:color w:val="595959"/>
              </w:rPr>
              <w:t>R 10</w:t>
            </w:r>
          </w:p>
        </w:tc>
        <w:tc>
          <w:tcPr>
            <w:tcW w:w="8075" w:type="dxa"/>
            <w:tcBorders>
              <w:top w:val="single" w:sz="4" w:space="0" w:color="A6A6A6"/>
              <w:bottom w:val="single" w:sz="4" w:space="0" w:color="0070C0"/>
            </w:tcBorders>
          </w:tcPr>
          <w:p w14:paraId="7F9E2E43" w14:textId="6FC89549" w:rsidR="007300EC" w:rsidRPr="007300EC" w:rsidRDefault="00FD63A8" w:rsidP="007300E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w:t>
            </w:r>
            <w:r w:rsidR="007300EC">
              <w:rPr>
                <w:szCs w:val="18"/>
              </w:rPr>
              <w:t xml:space="preserve">score: Three </w:t>
            </w:r>
            <w:r w:rsidR="007300EC" w:rsidRPr="007300EC">
              <w:rPr>
                <w:szCs w:val="18"/>
              </w:rPr>
              <w:sym w:font="Wingdings" w:char="F0AB"/>
            </w:r>
          </w:p>
          <w:p w14:paraId="4C3F666F" w14:textId="7A487213" w:rsidR="007300EC" w:rsidRDefault="007300EC" w:rsidP="002148BA">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2148BA">
              <w:rPr>
                <w:szCs w:val="18"/>
              </w:rPr>
              <w:t>[</w:t>
            </w:r>
            <w:r w:rsidR="00A85EEE">
              <w:rPr>
                <w:szCs w:val="18"/>
              </w:rPr>
              <w:t>10.1</w:t>
            </w:r>
            <w:r w:rsidR="002148BA">
              <w:rPr>
                <w:szCs w:val="18"/>
              </w:rPr>
              <w:t>]</w:t>
            </w:r>
            <w:r w:rsidR="008B3E91">
              <w:rPr>
                <w:szCs w:val="18"/>
              </w:rPr>
              <w:t>.</w:t>
            </w:r>
          </w:p>
        </w:tc>
      </w:tr>
    </w:tbl>
    <w:p w14:paraId="06ABD6F9" w14:textId="77777777" w:rsidR="007300EC" w:rsidRDefault="007300EC">
      <w:pPr>
        <w:widowControl/>
        <w:autoSpaceDE/>
        <w:autoSpaceDN/>
        <w:adjustRightInd/>
        <w:spacing w:before="0" w:after="0" w:line="240" w:lineRule="auto"/>
      </w:pPr>
    </w:p>
    <w:p w14:paraId="6002E485"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7881C38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78A8E7B"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A5A2333"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71072E8"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2070833"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71EDCDE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9BD6B54" w14:textId="77777777" w:rsidR="00BF0036" w:rsidRPr="00903B63" w:rsidRDefault="00560294"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BF0036">
              <w:rPr>
                <w:rStyle w:val="IntenseEmphasis"/>
                <w:i w:val="0"/>
                <w:color w:val="FFFFFF" w:themeColor="background1"/>
              </w:rPr>
              <w:t xml:space="preserve"> 1</w:t>
            </w:r>
            <w:r>
              <w:rPr>
                <w:rStyle w:val="IntenseEmphasis"/>
                <w:i w:val="0"/>
                <w:color w:val="FFFFFF" w:themeColor="background1"/>
              </w:rPr>
              <w:t>1</w:t>
            </w:r>
          </w:p>
        </w:tc>
        <w:tc>
          <w:tcPr>
            <w:tcW w:w="3402" w:type="dxa"/>
            <w:shd w:val="clear" w:color="auto" w:fill="888888"/>
          </w:tcPr>
          <w:p w14:paraId="4D1CA021"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9F322C5"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8534D63"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42859121"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3C119C1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423E077" w14:textId="77777777" w:rsidR="00E73E94" w:rsidRPr="00903B63" w:rsidRDefault="00560294" w:rsidP="005D3A75">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E73E94">
              <w:rPr>
                <w:rStyle w:val="IntenseEmphasis"/>
                <w:i w:val="0"/>
                <w:color w:val="FFFFFF" w:themeColor="background1"/>
              </w:rPr>
              <w:t xml:space="preserve"> 1</w:t>
            </w:r>
            <w:r>
              <w:rPr>
                <w:rStyle w:val="IntenseEmphasis"/>
                <w:i w:val="0"/>
                <w:color w:val="FFFFFF" w:themeColor="background1"/>
              </w:rPr>
              <w:t>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B8493C8"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14:paraId="300DCC30"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8553C9F" w14:textId="77777777" w:rsidR="00E73E94" w:rsidRDefault="00560294" w:rsidP="005D3A75">
            <w:pPr>
              <w:pStyle w:val="INDICATORNUMBER"/>
              <w:rPr>
                <w:rStyle w:val="IntenseEmphasis"/>
                <w:b/>
                <w:bCs w:val="0"/>
                <w:i w:val="0"/>
                <w:iCs w:val="0"/>
              </w:rPr>
            </w:pPr>
            <w:r>
              <w:rPr>
                <w:rStyle w:val="IntenseEmphasis"/>
                <w:b/>
                <w:bCs w:val="0"/>
                <w:i w:val="0"/>
                <w:iCs w:val="0"/>
                <w:color w:val="595959"/>
              </w:rPr>
              <w:t>PR 11</w:t>
            </w:r>
            <w:r w:rsidR="00E73E94">
              <w:rPr>
                <w:rStyle w:val="IntenseEmphasis"/>
                <w:b/>
                <w:bCs w:val="0"/>
                <w:i w:val="0"/>
                <w:iCs w:val="0"/>
                <w:color w:val="595959"/>
              </w:rPr>
              <w:t>.1</w:t>
            </w:r>
          </w:p>
        </w:tc>
        <w:tc>
          <w:tcPr>
            <w:tcW w:w="8080" w:type="dxa"/>
            <w:tcBorders>
              <w:top w:val="nil"/>
              <w:right w:val="single" w:sz="4" w:space="0" w:color="595959" w:themeColor="text1" w:themeTint="A6"/>
            </w:tcBorders>
          </w:tcPr>
          <w:p w14:paraId="20DED09C" w14:textId="77777777" w:rsidR="00E73E94" w:rsidRPr="00560294" w:rsidRDefault="00560294" w:rsidP="005D3A75">
            <w:pPr>
              <w:pStyle w:val="INDICATORTEXT"/>
              <w:cnfStyle w:val="000000100000" w:firstRow="0" w:lastRow="0" w:firstColumn="0" w:lastColumn="0" w:oddVBand="0" w:evenVBand="0" w:oddHBand="1" w:evenHBand="0" w:firstRowFirstColumn="0" w:firstRowLastColumn="0" w:lastRowFirstColumn="0" w:lastRowLastColumn="0"/>
            </w:pPr>
            <w:r w:rsidRPr="00560294">
              <w:t>Indicate what type of ESG information your organisation typically considers during your property investment selection process.</w:t>
            </w:r>
          </w:p>
        </w:tc>
      </w:tr>
      <w:tr w:rsidR="00E73E94" w14:paraId="315CA640"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49578A2B"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7C579A17"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Raw data from the target property asset/company</w:t>
            </w:r>
          </w:p>
          <w:p w14:paraId="32ADB5F1"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Appraisals/audits</w:t>
            </w:r>
          </w:p>
          <w:p w14:paraId="23AADBEA"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Benchmarks/ratings against similar property asset</w:t>
            </w:r>
          </w:p>
          <w:p w14:paraId="0F046EE8"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Country level data/benchmarks</w:t>
            </w:r>
          </w:p>
          <w:p w14:paraId="67A7033F"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Data aligned with established property reporting standards, industry codes and certifications </w:t>
            </w:r>
          </w:p>
          <w:p w14:paraId="2D703E05"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International initiatives, declarations or standards</w:t>
            </w:r>
          </w:p>
          <w:p w14:paraId="3E19F605"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Data from engagements with stakeholders (e.g. tenants and local community surveys) </w:t>
            </w:r>
          </w:p>
          <w:p w14:paraId="0360801E"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Information from external advisers</w:t>
            </w:r>
          </w:p>
          <w:p w14:paraId="5C67AD73" w14:textId="77777777" w:rsidR="00560294" w:rsidRPr="00203768"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Other, specify ____________</w:t>
            </w:r>
          </w:p>
          <w:p w14:paraId="436C13E8" w14:textId="77777777" w:rsidR="00E73E94" w:rsidRPr="00E423EE"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We do not track this information</w:t>
            </w:r>
          </w:p>
        </w:tc>
      </w:tr>
      <w:tr w:rsidR="00E73E94" w14:paraId="2648E5BC"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022D087" w14:textId="77777777" w:rsidR="00E73E94" w:rsidRPr="00AE100E" w:rsidRDefault="00560294" w:rsidP="005D3A75">
            <w:pPr>
              <w:pStyle w:val="INDICATORNUMBER"/>
              <w:rPr>
                <w:rStyle w:val="IntenseEmphasis"/>
                <w:b/>
                <w:bCs w:val="0"/>
                <w:i w:val="0"/>
                <w:iCs w:val="0"/>
                <w:color w:val="595959"/>
              </w:rPr>
            </w:pPr>
            <w:r>
              <w:rPr>
                <w:rStyle w:val="IntenseEmphasis"/>
                <w:b/>
                <w:bCs w:val="0"/>
                <w:i w:val="0"/>
                <w:iCs w:val="0"/>
                <w:color w:val="595959"/>
              </w:rPr>
              <w:t>PR 11</w:t>
            </w:r>
            <w:r w:rsidR="00E73E94">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01E59A34" w14:textId="77777777" w:rsidR="00E73E94" w:rsidRPr="00EF652A"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14:paraId="7A3438BF"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2EA33B2D"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1592EE38"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86AE834" w14:textId="77777777" w:rsidR="00BF0036" w:rsidRDefault="00BF0036" w:rsidP="00FE6DF9">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3E94" w14:paraId="38E2D2F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0C78E460" w14:textId="77777777" w:rsidR="00E73E94" w:rsidRPr="00191BC1" w:rsidRDefault="00843C89"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E73E94">
              <w:rPr>
                <w:rStyle w:val="IntenseEmphasis"/>
                <w:b w:val="0"/>
                <w:i w:val="0"/>
                <w:color w:val="FFFFFF" w:themeColor="background1"/>
              </w:rPr>
              <w:t xml:space="preserve"> 1</w:t>
            </w:r>
            <w:r>
              <w:rPr>
                <w:rStyle w:val="IntenseEmphasis"/>
                <w:b w:val="0"/>
                <w:i w:val="0"/>
                <w:color w:val="FFFFFF" w:themeColor="background1"/>
              </w:rPr>
              <w:t>1</w:t>
            </w:r>
          </w:p>
        </w:tc>
        <w:tc>
          <w:tcPr>
            <w:tcW w:w="8080" w:type="dxa"/>
            <w:tcBorders>
              <w:top w:val="single" w:sz="4" w:space="0" w:color="595959"/>
            </w:tcBorders>
          </w:tcPr>
          <w:p w14:paraId="1824AFE9"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73E94" w:rsidRPr="00CF025D" w14:paraId="17BA4441"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F13C758" w14:textId="77777777" w:rsidR="00E73E94" w:rsidRPr="000D72DF" w:rsidRDefault="00843C89" w:rsidP="005D3A75">
            <w:pPr>
              <w:pStyle w:val="INDICATORNUMBER"/>
              <w:rPr>
                <w:rStyle w:val="IntenseEmphasis"/>
                <w:b/>
                <w:bCs w:val="0"/>
                <w:i w:val="0"/>
                <w:iCs w:val="0"/>
              </w:rPr>
            </w:pPr>
            <w:r>
              <w:rPr>
                <w:rStyle w:val="IntenseEmphasis"/>
                <w:b/>
                <w:bCs w:val="0"/>
                <w:i w:val="0"/>
                <w:iCs w:val="0"/>
                <w:color w:val="595959"/>
              </w:rPr>
              <w:t>PR 11</w:t>
            </w:r>
            <w:r w:rsidR="00E73E94">
              <w:rPr>
                <w:rStyle w:val="IntenseEmphasis"/>
                <w:b/>
                <w:bCs w:val="0"/>
                <w:i w:val="0"/>
                <w:iCs w:val="0"/>
                <w:color w:val="595959"/>
              </w:rPr>
              <w:t>.2</w:t>
            </w:r>
          </w:p>
        </w:tc>
        <w:tc>
          <w:tcPr>
            <w:tcW w:w="8080" w:type="dxa"/>
            <w:tcBorders>
              <w:top w:val="single" w:sz="4" w:space="0" w:color="595959"/>
              <w:bottom w:val="single" w:sz="4" w:space="0" w:color="A6A6A6" w:themeColor="background1" w:themeShade="A6"/>
            </w:tcBorders>
          </w:tcPr>
          <w:p w14:paraId="68DD3071" w14:textId="77777777" w:rsidR="00843C89" w:rsidRPr="00843C89" w:rsidRDefault="00843C89"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843C89">
              <w:rPr>
                <w:szCs w:val="18"/>
              </w:rPr>
              <w:t xml:space="preserve">This may include a discussion of: </w:t>
            </w:r>
          </w:p>
          <w:p w14:paraId="0D67BBEE" w14:textId="77777777" w:rsidR="00843C89" w:rsidRPr="00D5137D" w:rsidRDefault="00843C89" w:rsidP="009127F2">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rsidRPr="00D5137D">
              <w:t xml:space="preserve">Sources of  information on ESG issues that you frequently use </w:t>
            </w:r>
          </w:p>
          <w:p w14:paraId="2479508B" w14:textId="77777777" w:rsidR="00843C89" w:rsidRPr="00C1148D" w:rsidRDefault="00843C89" w:rsidP="009127F2">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rsidRPr="00C1148D">
              <w:t>Whether there is a difference between the sources used by internal and e</w:t>
            </w:r>
            <w:r w:rsidR="00FD63A8" w:rsidRPr="00C1148D">
              <w:t>xternal advisors</w:t>
            </w:r>
          </w:p>
          <w:p w14:paraId="062DAF22" w14:textId="4F3993AB" w:rsidR="00AF4515" w:rsidRPr="009127F2" w:rsidRDefault="00843C89" w:rsidP="009127F2">
            <w:pPr>
              <w:pStyle w:val="INDICATORTEXT"/>
              <w:numPr>
                <w:ilvl w:val="0"/>
                <w:numId w:val="39"/>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127F2">
              <w:t>Whether your organisation keeps records of ESG information considered in the investment selection process</w:t>
            </w:r>
          </w:p>
        </w:tc>
      </w:tr>
      <w:tr w:rsidR="00E2192B" w:rsidRPr="00CF025D" w14:paraId="25DDFD39" w14:textId="77777777" w:rsidTr="002D418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A6A6A6" w:themeColor="background1" w:themeShade="A6"/>
            </w:tcBorders>
          </w:tcPr>
          <w:p w14:paraId="6643E0BA" w14:textId="77777777" w:rsidR="00E2192B" w:rsidRPr="00843C89" w:rsidRDefault="00E2192B" w:rsidP="00843C89">
            <w:pPr>
              <w:pStyle w:val="INDICATORTEXT"/>
              <w:rPr>
                <w:szCs w:val="18"/>
              </w:rPr>
            </w:pPr>
            <w:r>
              <w:rPr>
                <w:rStyle w:val="IntenseEmphasis"/>
                <w:bCs w:val="0"/>
                <w:i w:val="0"/>
                <w:iCs w:val="0"/>
                <w:color w:val="595959"/>
              </w:rPr>
              <w:t xml:space="preserve">LOGIC </w:t>
            </w:r>
          </w:p>
        </w:tc>
      </w:tr>
      <w:tr w:rsidR="00E2192B" w:rsidRPr="00CF025D" w14:paraId="01AB59AB" w14:textId="77777777" w:rsidTr="008867D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EAFC775" w14:textId="77777777" w:rsidR="005F4F11" w:rsidRPr="008867DB" w:rsidRDefault="00EE5079" w:rsidP="008867DB">
            <w:pPr>
              <w:widowControl/>
              <w:autoSpaceDE/>
              <w:autoSpaceDN/>
              <w:adjustRightInd/>
              <w:spacing w:before="0" w:after="0" w:line="240" w:lineRule="auto"/>
              <w:rPr>
                <w:rStyle w:val="IntenseEmphasis"/>
                <w:b w:val="0"/>
                <w:bCs w:val="0"/>
                <w:i w:val="0"/>
                <w:iCs w:val="0"/>
                <w:color w:val="595959"/>
                <w:szCs w:val="18"/>
              </w:rPr>
            </w:pPr>
            <w:r w:rsidRPr="008867DB">
              <w:rPr>
                <w:rStyle w:val="IntenseEmphasis"/>
                <w:rFonts w:eastAsia="MS PGothic"/>
                <w:bCs w:val="0"/>
                <w:i w:val="0"/>
                <w:iCs w:val="0"/>
                <w:color w:val="595959"/>
                <w:sz w:val="18"/>
                <w:szCs w:val="18"/>
              </w:rPr>
              <w:t>PR 1</w:t>
            </w:r>
            <w:r w:rsidR="00896F94">
              <w:rPr>
                <w:rStyle w:val="IntenseEmphasis"/>
                <w:rFonts w:eastAsia="MS PGothic"/>
                <w:bCs w:val="0"/>
                <w:i w:val="0"/>
                <w:iCs w:val="0"/>
                <w:color w:val="595959"/>
                <w:sz w:val="18"/>
                <w:szCs w:val="18"/>
              </w:rPr>
              <w:t>1</w:t>
            </w:r>
          </w:p>
        </w:tc>
        <w:tc>
          <w:tcPr>
            <w:tcW w:w="8080" w:type="dxa"/>
            <w:tcBorders>
              <w:top w:val="single" w:sz="4" w:space="0" w:color="595959"/>
              <w:bottom w:val="single" w:sz="4" w:space="0" w:color="A6A6A6" w:themeColor="background1" w:themeShade="A6"/>
            </w:tcBorders>
          </w:tcPr>
          <w:p w14:paraId="08B78333" w14:textId="77777777" w:rsidR="00E2192B" w:rsidRPr="001D215A" w:rsidRDefault="00E2192B" w:rsidP="001D215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E4743">
              <w:rPr>
                <w:szCs w:val="18"/>
              </w:rPr>
              <w:t>This indicator will be applic</w:t>
            </w:r>
            <w:r w:rsidRPr="001D215A">
              <w:rPr>
                <w:szCs w:val="18"/>
              </w:rPr>
              <w:t>able if ‘Yes’ is reported in [08.1].</w:t>
            </w:r>
          </w:p>
        </w:tc>
      </w:tr>
      <w:tr w:rsidR="00E2192B" w:rsidRPr="00CF025D" w14:paraId="5F6AE2A5"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E418803" w14:textId="77777777" w:rsidR="00E2192B" w:rsidRPr="00EF652A" w:rsidRDefault="00E2192B" w:rsidP="0037319B">
            <w:pPr>
              <w:pStyle w:val="INDICATORNUMBER"/>
              <w:rPr>
                <w:rFonts w:cs="Calibri"/>
              </w:rPr>
            </w:pPr>
            <w:r w:rsidRPr="0037319B">
              <w:rPr>
                <w:rStyle w:val="IntenseEmphasis"/>
                <w:b/>
                <w:bCs w:val="0"/>
                <w:i w:val="0"/>
                <w:iCs w:val="0"/>
                <w:color w:val="595959"/>
              </w:rPr>
              <w:t>ASSESSMENT</w:t>
            </w:r>
          </w:p>
        </w:tc>
      </w:tr>
      <w:tr w:rsidR="00E2192B" w:rsidRPr="00CF025D" w14:paraId="02E7DC44"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0A543CE1" w14:textId="77777777" w:rsidR="00E2192B" w:rsidRDefault="00E2192B" w:rsidP="005D3A75">
            <w:pPr>
              <w:pStyle w:val="INDICATORNUMBER"/>
              <w:rPr>
                <w:rStyle w:val="IntenseEmphasis"/>
                <w:b/>
                <w:bCs w:val="0"/>
                <w:i w:val="0"/>
                <w:iCs w:val="0"/>
                <w:color w:val="595959"/>
              </w:rPr>
            </w:pPr>
            <w:r>
              <w:rPr>
                <w:rStyle w:val="IntenseEmphasis"/>
                <w:b/>
                <w:bCs w:val="0"/>
                <w:i w:val="0"/>
                <w:iCs w:val="0"/>
                <w:color w:val="595959"/>
              </w:rPr>
              <w:t>PR 11</w:t>
            </w:r>
          </w:p>
        </w:tc>
        <w:tc>
          <w:tcPr>
            <w:tcW w:w="8080" w:type="dxa"/>
            <w:tcBorders>
              <w:top w:val="single" w:sz="4" w:space="0" w:color="A6A6A6" w:themeColor="background1" w:themeShade="A6"/>
              <w:bottom w:val="single" w:sz="4" w:space="0" w:color="595959"/>
            </w:tcBorders>
          </w:tcPr>
          <w:p w14:paraId="2D552E94" w14:textId="77777777" w:rsidR="00E2192B" w:rsidRPr="0037319B" w:rsidRDefault="00E2192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4D6E7A0" w14:textId="77777777" w:rsidR="00E2192B" w:rsidRPr="00EF652A" w:rsidRDefault="00E2192B" w:rsidP="002148B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 is based on your response to [11.1].</w:t>
            </w:r>
          </w:p>
        </w:tc>
      </w:tr>
    </w:tbl>
    <w:p w14:paraId="18861F93" w14:textId="77777777" w:rsidR="00E73E94" w:rsidRDefault="00E73E94">
      <w:pPr>
        <w:widowControl/>
        <w:autoSpaceDE/>
        <w:autoSpaceDN/>
        <w:adjustRightInd/>
        <w:spacing w:before="0" w:after="0" w:line="240" w:lineRule="auto"/>
      </w:pPr>
    </w:p>
    <w:p w14:paraId="22B31FF3" w14:textId="77777777" w:rsidR="00BF0036" w:rsidRDefault="00BF003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59A034E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3ED122E"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E8D4DC4"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D55BDE1"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B08C39"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33AA3D09"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8307CDC" w14:textId="77777777" w:rsidR="003E40C4" w:rsidRPr="00903B63" w:rsidRDefault="00272B74"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3E40C4">
              <w:rPr>
                <w:rStyle w:val="IntenseEmphasis"/>
                <w:i w:val="0"/>
                <w:color w:val="FFFFFF" w:themeColor="background1"/>
              </w:rPr>
              <w:t xml:space="preserve"> 12</w:t>
            </w:r>
          </w:p>
        </w:tc>
        <w:tc>
          <w:tcPr>
            <w:tcW w:w="3402" w:type="dxa"/>
            <w:shd w:val="clear" w:color="auto" w:fill="888888"/>
          </w:tcPr>
          <w:p w14:paraId="409FF6ED"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1DD6355"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580A54A"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25F1A590"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17A2E3F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F7269A0" w14:textId="77777777" w:rsidR="003E40C4" w:rsidRPr="00903B63" w:rsidRDefault="003E40C4" w:rsidP="00272B74">
            <w:pPr>
              <w:pStyle w:val="SectionIndicatorHeaderText"/>
              <w:rPr>
                <w:rStyle w:val="IntenseEmphasis"/>
                <w:b w:val="0"/>
                <w:bCs w:val="0"/>
                <w:i w:val="0"/>
                <w:iCs w:val="0"/>
                <w:color w:val="FFFFFF" w:themeColor="background1"/>
              </w:rPr>
            </w:pPr>
            <w:r>
              <w:rPr>
                <w:rStyle w:val="IntenseEmphasis"/>
                <w:i w:val="0"/>
                <w:color w:val="FFFFFF" w:themeColor="background1"/>
              </w:rPr>
              <w:t>P</w:t>
            </w:r>
            <w:r w:rsidR="00272B74">
              <w:rPr>
                <w:rStyle w:val="IntenseEmphasis"/>
                <w:i w:val="0"/>
                <w:color w:val="FFFFFF" w:themeColor="background1"/>
              </w:rPr>
              <w:t>R</w:t>
            </w:r>
            <w:r>
              <w:rPr>
                <w:rStyle w:val="IntenseEmphasis"/>
                <w:i w:val="0"/>
                <w:color w:val="FFFFFF" w:themeColor="background1"/>
              </w:rPr>
              <w:t xml:space="preserve">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465EC3C"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14:paraId="1937F657"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19D45EA" w14:textId="77777777" w:rsidR="003E40C4" w:rsidRDefault="00272B74" w:rsidP="005D3A75">
            <w:pPr>
              <w:pStyle w:val="INDICATORNUMBER"/>
              <w:rPr>
                <w:rStyle w:val="IntenseEmphasis"/>
                <w:b/>
                <w:bCs w:val="0"/>
                <w:i w:val="0"/>
                <w:iCs w:val="0"/>
              </w:rPr>
            </w:pPr>
            <w:r>
              <w:rPr>
                <w:rStyle w:val="IntenseEmphasis"/>
                <w:b/>
                <w:bCs w:val="0"/>
                <w:i w:val="0"/>
                <w:iCs w:val="0"/>
                <w:color w:val="595959"/>
              </w:rPr>
              <w:t>PR</w:t>
            </w:r>
            <w:r w:rsidR="003E40C4">
              <w:rPr>
                <w:rStyle w:val="IntenseEmphasis"/>
                <w:b/>
                <w:bCs w:val="0"/>
                <w:i w:val="0"/>
                <w:iCs w:val="0"/>
                <w:color w:val="595959"/>
              </w:rPr>
              <w:t xml:space="preserve"> 12.1</w:t>
            </w:r>
          </w:p>
        </w:tc>
        <w:tc>
          <w:tcPr>
            <w:tcW w:w="8080" w:type="dxa"/>
            <w:tcBorders>
              <w:top w:val="nil"/>
              <w:right w:val="single" w:sz="4" w:space="0" w:color="595959" w:themeColor="text1" w:themeTint="A6"/>
            </w:tcBorders>
          </w:tcPr>
          <w:p w14:paraId="2D43D2BF" w14:textId="77777777" w:rsidR="003E40C4" w:rsidRPr="00272B74" w:rsidRDefault="00272B74" w:rsidP="005D3A75">
            <w:pPr>
              <w:pStyle w:val="INDICATORTEXT"/>
              <w:cnfStyle w:val="000000100000" w:firstRow="0" w:lastRow="0" w:firstColumn="0" w:lastColumn="0" w:oddVBand="0" w:evenVBand="0" w:oddHBand="1" w:evenHBand="0" w:firstRowFirstColumn="0" w:firstRowLastColumn="0" w:lastRowFirstColumn="0" w:lastRowLastColumn="0"/>
            </w:pPr>
            <w:r w:rsidRPr="00272B74">
              <w:t>Indicate if ESG issues impacted your property investment selection process during the reporting year.</w:t>
            </w:r>
          </w:p>
        </w:tc>
      </w:tr>
      <w:tr w:rsidR="00272B74" w14:paraId="49D0857F" w14:textId="77777777" w:rsidTr="00DC390C">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16431FFC" w14:textId="77777777" w:rsidR="00272B74" w:rsidRPr="00AE100E" w:rsidRDefault="00272B7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6A8B1E5C"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helped identify risks and/or opportunities for value creation</w:t>
            </w:r>
          </w:p>
          <w:p w14:paraId="6179541D"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led to the abandonment of potential investments</w:t>
            </w:r>
          </w:p>
          <w:p w14:paraId="079240CC"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impacted the investment in terms of price offered and/or paid</w:t>
            </w:r>
          </w:p>
          <w:p w14:paraId="57D6154A"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impacted the terms in the shareholder/purchase agreements and/or lending covenants</w:t>
            </w:r>
          </w:p>
          <w:p w14:paraId="01B52673"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were considered but did not have an impact on the investment selection process</w:t>
            </w:r>
          </w:p>
          <w:p w14:paraId="1DB7E5FE"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Other, specify ____________________</w:t>
            </w:r>
          </w:p>
          <w:p w14:paraId="3AB490B5" w14:textId="77777777" w:rsidR="00272B74" w:rsidRPr="00203768"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We do not track this potential impact</w:t>
            </w:r>
          </w:p>
        </w:tc>
      </w:tr>
      <w:tr w:rsidR="00272B74" w14:paraId="46DE0316"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1E14883" w14:textId="77777777" w:rsidR="00272B74" w:rsidRPr="00AE100E" w:rsidRDefault="00272B74" w:rsidP="00272B74">
            <w:pPr>
              <w:pStyle w:val="INDICATORNUMBER"/>
              <w:rPr>
                <w:rStyle w:val="IntenseEmphasis"/>
                <w:b/>
                <w:bCs w:val="0"/>
                <w:i w:val="0"/>
                <w:iCs w:val="0"/>
                <w:color w:val="595959"/>
              </w:rPr>
            </w:pPr>
            <w:r>
              <w:rPr>
                <w:rStyle w:val="IntenseEmphasis"/>
                <w:b/>
                <w:bCs w:val="0"/>
                <w:i w:val="0"/>
                <w:iCs w:val="0"/>
                <w:color w:val="595959"/>
              </w:rPr>
              <w:t>PR 12.2</w:t>
            </w:r>
          </w:p>
        </w:tc>
        <w:tc>
          <w:tcPr>
            <w:tcW w:w="8080" w:type="dxa"/>
            <w:tcBorders>
              <w:top w:val="single" w:sz="4" w:space="0" w:color="5A5A5A"/>
              <w:right w:val="single" w:sz="4" w:space="0" w:color="595959" w:themeColor="text1" w:themeTint="A6"/>
            </w:tcBorders>
            <w:shd w:val="clear" w:color="auto" w:fill="F2F2F2" w:themeFill="background1" w:themeFillShade="F2"/>
          </w:tcPr>
          <w:p w14:paraId="7EFDBDEF" w14:textId="77777777" w:rsidR="00272B74" w:rsidRPr="00EF652A" w:rsidRDefault="00272B7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272B74" w14:paraId="6FDFFBDE"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014E0C99" w14:textId="77777777" w:rsidR="00272B74" w:rsidRPr="00AE100E" w:rsidRDefault="00272B7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0BC0697" w14:textId="77777777" w:rsidR="00272B74" w:rsidRPr="00986592" w:rsidRDefault="00272B7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FE4C8A0" w14:textId="77777777" w:rsidR="003E40C4" w:rsidRDefault="003E40C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D7A5F" w14:paraId="162FB30B"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2D8AF7D" w14:textId="77777777" w:rsidR="00AD7A5F" w:rsidRPr="00191BC1" w:rsidRDefault="00FC6363"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AD7A5F">
              <w:rPr>
                <w:rStyle w:val="IntenseEmphasis"/>
                <w:b w:val="0"/>
                <w:i w:val="0"/>
                <w:color w:val="FFFFFF" w:themeColor="background1"/>
              </w:rPr>
              <w:t xml:space="preserve"> 12</w:t>
            </w:r>
          </w:p>
        </w:tc>
        <w:tc>
          <w:tcPr>
            <w:tcW w:w="8080" w:type="dxa"/>
            <w:tcBorders>
              <w:top w:val="single" w:sz="4" w:space="0" w:color="595959"/>
            </w:tcBorders>
          </w:tcPr>
          <w:p w14:paraId="64379DBA"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D7A5F" w:rsidRPr="00CF025D" w14:paraId="292CF67C"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41BE0977" w14:textId="77777777" w:rsidR="00AD7A5F" w:rsidRPr="000D72DF" w:rsidRDefault="00FC6363" w:rsidP="005D3A75">
            <w:pPr>
              <w:pStyle w:val="INDICATORNUMBER"/>
              <w:rPr>
                <w:rStyle w:val="IntenseEmphasis"/>
                <w:b/>
                <w:bCs w:val="0"/>
                <w:i w:val="0"/>
                <w:iCs w:val="0"/>
              </w:rPr>
            </w:pPr>
            <w:r>
              <w:rPr>
                <w:rStyle w:val="IntenseEmphasis"/>
                <w:b/>
                <w:bCs w:val="0"/>
                <w:i w:val="0"/>
                <w:iCs w:val="0"/>
                <w:color w:val="595959"/>
              </w:rPr>
              <w:t>PR</w:t>
            </w:r>
            <w:r w:rsidR="00AD7A5F">
              <w:rPr>
                <w:rStyle w:val="IntenseEmphasis"/>
                <w:b/>
                <w:bCs w:val="0"/>
                <w:i w:val="0"/>
                <w:iCs w:val="0"/>
                <w:color w:val="595959"/>
              </w:rPr>
              <w:t xml:space="preserve"> 12.2</w:t>
            </w:r>
          </w:p>
        </w:tc>
        <w:tc>
          <w:tcPr>
            <w:tcW w:w="8080" w:type="dxa"/>
            <w:tcBorders>
              <w:top w:val="single" w:sz="4" w:space="0" w:color="595959"/>
              <w:bottom w:val="single" w:sz="4" w:space="0" w:color="A6A6A6" w:themeColor="background1" w:themeShade="A6"/>
            </w:tcBorders>
          </w:tcPr>
          <w:p w14:paraId="5AABF859" w14:textId="77777777" w:rsidR="00AD7A5F" w:rsidRDefault="00AD7A5F" w:rsidP="00FD63A8">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w:t>
            </w:r>
            <w:r w:rsidR="00896F94">
              <w:rPr>
                <w:szCs w:val="18"/>
              </w:rPr>
              <w:t xml:space="preserve">property </w:t>
            </w:r>
            <w:r w:rsidRPr="00AD7A5F">
              <w:rPr>
                <w:szCs w:val="18"/>
              </w:rPr>
              <w:t xml:space="preserve">investment selection processes and not report on every single deal and their individual </w:t>
            </w:r>
            <w:r w:rsidR="00241091">
              <w:rPr>
                <w:szCs w:val="18"/>
              </w:rPr>
              <w:t>characteristics. Indicator [</w:t>
            </w:r>
            <w:r w:rsidR="00FC6363">
              <w:rPr>
                <w:szCs w:val="18"/>
              </w:rPr>
              <w:t>22</w:t>
            </w:r>
            <w:r w:rsidR="00241091">
              <w:rPr>
                <w:szCs w:val="18"/>
              </w:rPr>
              <w:t>]</w:t>
            </w:r>
            <w:r w:rsidRPr="00AD7A5F">
              <w:rPr>
                <w:szCs w:val="18"/>
              </w:rPr>
              <w:t xml:space="preserve"> will allow your organisation to provide specific examples.</w:t>
            </w:r>
          </w:p>
          <w:p w14:paraId="5F2CA438" w14:textId="1BA1E723" w:rsidR="00EC6F93" w:rsidRPr="00CF025D" w:rsidRDefault="00EC6F9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2E0502">
              <w:rPr>
                <w:rStyle w:val="IntenseEmphasis"/>
                <w:b w:val="0"/>
                <w:bCs w:val="0"/>
                <w:i w:val="0"/>
                <w:iCs w:val="0"/>
                <w:color w:val="595959"/>
                <w:szCs w:val="18"/>
              </w:rPr>
              <w:t>“ESG issues were considered but did not have an impact on the investment selection process” is referring to</w:t>
            </w:r>
            <w:r w:rsidR="009D56E8">
              <w:rPr>
                <w:rStyle w:val="IntenseEmphasis"/>
                <w:b w:val="0"/>
                <w:bCs w:val="0"/>
                <w:i w:val="0"/>
                <w:iCs w:val="0"/>
                <w:color w:val="595959"/>
                <w:szCs w:val="18"/>
              </w:rPr>
              <w:t xml:space="preserve"> situations where no ESG issues were identified, or where</w:t>
            </w:r>
            <w:r w:rsidRPr="002E0502">
              <w:rPr>
                <w:rStyle w:val="IntenseEmphasis"/>
                <w:b w:val="0"/>
                <w:bCs w:val="0"/>
                <w:i w:val="0"/>
                <w:iCs w:val="0"/>
                <w:color w:val="595959"/>
                <w:szCs w:val="18"/>
              </w:rPr>
              <w:t xml:space="preserve"> ESG issues were considered during the investment selection but were considered to be below the materiality threshold and therefore did not impact the investment.</w:t>
            </w:r>
          </w:p>
        </w:tc>
      </w:tr>
      <w:tr w:rsidR="0011042E" w:rsidRPr="00CF025D" w14:paraId="59BD7EE4"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C48D3AF" w14:textId="77777777" w:rsidR="0011042E" w:rsidRPr="0037319B" w:rsidRDefault="0011042E" w:rsidP="005D3A75">
            <w:pPr>
              <w:pStyle w:val="INDICATORNUMBER"/>
              <w:rPr>
                <w:rStyle w:val="IntenseEmphasis"/>
                <w:b/>
                <w:bCs w:val="0"/>
                <w:i w:val="0"/>
                <w:iCs w:val="0"/>
                <w:color w:val="595959"/>
              </w:rPr>
            </w:pPr>
            <w:r>
              <w:rPr>
                <w:rStyle w:val="IntenseEmphasis"/>
                <w:b/>
                <w:bCs w:val="0"/>
                <w:i w:val="0"/>
                <w:iCs w:val="0"/>
                <w:color w:val="595959"/>
              </w:rPr>
              <w:t>LOGIC</w:t>
            </w:r>
          </w:p>
        </w:tc>
      </w:tr>
      <w:tr w:rsidR="0011042E" w:rsidRPr="00CF025D" w14:paraId="458DB834" w14:textId="77777777" w:rsidTr="008867D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40099E3" w14:textId="77777777" w:rsidR="0011042E" w:rsidRPr="0037319B" w:rsidRDefault="0011042E" w:rsidP="005D3A75">
            <w:pPr>
              <w:pStyle w:val="INDICATORNUMBER"/>
              <w:rPr>
                <w:rStyle w:val="IntenseEmphasis"/>
                <w:b/>
                <w:bCs w:val="0"/>
                <w:i w:val="0"/>
                <w:iCs w:val="0"/>
                <w:color w:val="595959"/>
              </w:rPr>
            </w:pPr>
            <w:r>
              <w:rPr>
                <w:rStyle w:val="IntenseEmphasis"/>
                <w:b/>
                <w:bCs w:val="0"/>
                <w:i w:val="0"/>
                <w:iCs w:val="0"/>
                <w:color w:val="595959"/>
              </w:rPr>
              <w:t>PR 12</w:t>
            </w:r>
          </w:p>
        </w:tc>
        <w:tc>
          <w:tcPr>
            <w:tcW w:w="8080" w:type="dxa"/>
            <w:tcBorders>
              <w:top w:val="single" w:sz="4" w:space="0" w:color="A6A6A6" w:themeColor="background1" w:themeShade="A6"/>
              <w:bottom w:val="single" w:sz="4" w:space="0" w:color="A6A6A6" w:themeColor="background1" w:themeShade="A6"/>
            </w:tcBorders>
          </w:tcPr>
          <w:p w14:paraId="50C33B70" w14:textId="77777777" w:rsidR="0011042E" w:rsidRPr="004E4743" w:rsidRDefault="00EE5079" w:rsidP="005D3A75">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595959"/>
              </w:rPr>
            </w:pPr>
            <w:r w:rsidRPr="008867DB">
              <w:rPr>
                <w:b w:val="0"/>
              </w:rPr>
              <w:t>This indicator will be applicable if ‘Yes’ is reported in [08.1].</w:t>
            </w:r>
          </w:p>
        </w:tc>
      </w:tr>
      <w:tr w:rsidR="00AD7A5F" w:rsidRPr="00CF025D" w14:paraId="5BB9B41A"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70CE379"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39451992"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4B04F669" w14:textId="77777777" w:rsidR="00AD7A5F" w:rsidRDefault="00FC6363" w:rsidP="005D3A75">
            <w:pPr>
              <w:pStyle w:val="INDICATORNUMBER"/>
              <w:rPr>
                <w:rStyle w:val="IntenseEmphasis"/>
                <w:b/>
                <w:bCs w:val="0"/>
                <w:i w:val="0"/>
                <w:iCs w:val="0"/>
                <w:color w:val="595959"/>
              </w:rPr>
            </w:pPr>
            <w:r>
              <w:rPr>
                <w:rStyle w:val="IntenseEmphasis"/>
                <w:b/>
                <w:bCs w:val="0"/>
                <w:i w:val="0"/>
                <w:iCs w:val="0"/>
                <w:color w:val="595959"/>
              </w:rPr>
              <w:t>PR</w:t>
            </w:r>
            <w:r w:rsidR="00AD7A5F">
              <w:rPr>
                <w:rStyle w:val="IntenseEmphasis"/>
                <w:b/>
                <w:bCs w:val="0"/>
                <w:i w:val="0"/>
                <w:iCs w:val="0"/>
                <w:color w:val="595959"/>
              </w:rPr>
              <w:t xml:space="preserve"> 12</w:t>
            </w:r>
          </w:p>
        </w:tc>
        <w:tc>
          <w:tcPr>
            <w:tcW w:w="8080" w:type="dxa"/>
            <w:tcBorders>
              <w:top w:val="single" w:sz="4" w:space="0" w:color="A6A6A6" w:themeColor="background1" w:themeShade="A6"/>
              <w:bottom w:val="single" w:sz="4" w:space="0" w:color="595959"/>
            </w:tcBorders>
          </w:tcPr>
          <w:p w14:paraId="350991AC"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14A9659" w14:textId="77777777" w:rsidR="00AD7A5F" w:rsidRPr="00EF652A" w:rsidRDefault="00AD7A5F" w:rsidP="002148B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FC6363">
              <w:rPr>
                <w:szCs w:val="18"/>
              </w:rPr>
              <w:t xml:space="preserve"> is based on your response to </w:t>
            </w:r>
            <w:r w:rsidR="002148BA">
              <w:rPr>
                <w:szCs w:val="18"/>
              </w:rPr>
              <w:t>[</w:t>
            </w:r>
            <w:r>
              <w:rPr>
                <w:szCs w:val="18"/>
              </w:rPr>
              <w:t>12.1</w:t>
            </w:r>
            <w:r w:rsidR="002148BA">
              <w:rPr>
                <w:szCs w:val="18"/>
              </w:rPr>
              <w:t>]</w:t>
            </w:r>
            <w:r>
              <w:rPr>
                <w:szCs w:val="18"/>
              </w:rPr>
              <w:t>.</w:t>
            </w:r>
          </w:p>
        </w:tc>
      </w:tr>
    </w:tbl>
    <w:p w14:paraId="5D106A21" w14:textId="77777777" w:rsidR="00AD7A5F" w:rsidRDefault="00AD7A5F">
      <w:pPr>
        <w:widowControl/>
        <w:autoSpaceDE/>
        <w:autoSpaceDN/>
        <w:adjustRightInd/>
        <w:spacing w:before="0" w:after="0" w:line="240" w:lineRule="auto"/>
      </w:pPr>
    </w:p>
    <w:p w14:paraId="6384A914"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14:paraId="3E93C7A4" w14:textId="77777777" w:rsidTr="000D2CF8">
        <w:trPr>
          <w:cnfStyle w:val="100000000000" w:firstRow="1" w:lastRow="0" w:firstColumn="0" w:lastColumn="0" w:oddVBand="0" w:evenVBand="0" w:oddHBand="0" w:evenHBand="0" w:firstRowFirstColumn="0" w:firstRowLastColumn="0" w:lastRowFirstColumn="0" w:lastRowLastColumn="0"/>
        </w:trPr>
        <w:tc>
          <w:tcPr>
            <w:tcW w:w="9129" w:type="dxa"/>
          </w:tcPr>
          <w:p w14:paraId="2DFB0136" w14:textId="77777777" w:rsidR="00991382" w:rsidRDefault="00991382" w:rsidP="000D2CF8">
            <w:pPr>
              <w:widowControl/>
              <w:autoSpaceDE/>
              <w:autoSpaceDN/>
              <w:adjustRightInd/>
              <w:spacing w:after="0" w:line="240" w:lineRule="auto"/>
              <w:rPr>
                <w:rStyle w:val="IntenseEmphasis"/>
                <w:b/>
                <w:bCs w:val="0"/>
                <w:i w:val="0"/>
                <w:iCs w:val="0"/>
              </w:rPr>
            </w:pPr>
            <w:r>
              <w:lastRenderedPageBreak/>
              <w:t>SECTION</w:t>
            </w:r>
          </w:p>
        </w:tc>
      </w:tr>
      <w:tr w:rsidR="00991382" w14:paraId="4139CBD5" w14:textId="77777777" w:rsidTr="000D2CF8">
        <w:trPr>
          <w:cnfStyle w:val="010000000000" w:firstRow="0" w:lastRow="1" w:firstColumn="0" w:lastColumn="0" w:oddVBand="0" w:evenVBand="0" w:oddHBand="0" w:evenHBand="0" w:firstRowFirstColumn="0" w:firstRowLastColumn="0" w:lastRowFirstColumn="0" w:lastRowLastColumn="0"/>
        </w:trPr>
        <w:tc>
          <w:tcPr>
            <w:tcW w:w="9129" w:type="dxa"/>
          </w:tcPr>
          <w:p w14:paraId="520DF416" w14:textId="77777777" w:rsidR="00991382" w:rsidRPr="00BF74E2" w:rsidRDefault="00991382" w:rsidP="00991382">
            <w:pPr>
              <w:pStyle w:val="Heading2"/>
              <w:outlineLvl w:val="1"/>
              <w:rPr>
                <w:rStyle w:val="IntenseEmphasis"/>
                <w:i w:val="0"/>
                <w:iCs w:val="0"/>
                <w:color w:val="008CD0"/>
              </w:rPr>
            </w:pPr>
            <w:bookmarkStart w:id="8" w:name="_Toc367891487"/>
            <w:r w:rsidRPr="00991382">
              <w:t>Selection, appointment and monitoring third-party property managers</w:t>
            </w:r>
            <w:bookmarkEnd w:id="8"/>
          </w:p>
        </w:tc>
      </w:tr>
    </w:tbl>
    <w:p w14:paraId="5C16FCE3" w14:textId="77777777" w:rsidR="00991382" w:rsidRDefault="00991382" w:rsidP="009913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14:paraId="6CD82751"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F9DD7E2"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4EFBFB83"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CCC39F2"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64F3458"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14:paraId="41A238FD"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1FD6776" w14:textId="77777777" w:rsidR="000D2CF8" w:rsidRPr="00356CDA" w:rsidRDefault="000D2CF8" w:rsidP="000D2CF8">
            <w:pPr>
              <w:pStyle w:val="SectionIndicatorHeaderText"/>
              <w:rPr>
                <w:rStyle w:val="IntenseEmphasis"/>
                <w:bCs w:val="0"/>
                <w:i w:val="0"/>
                <w:iCs w:val="0"/>
                <w:color w:val="FFFFFF" w:themeColor="background1"/>
              </w:rPr>
            </w:pPr>
            <w:r>
              <w:rPr>
                <w:rStyle w:val="IntenseEmphasis"/>
                <w:i w:val="0"/>
                <w:color w:val="FFFFFF" w:themeColor="background1"/>
              </w:rPr>
              <w:t>PR 13</w:t>
            </w:r>
          </w:p>
        </w:tc>
        <w:tc>
          <w:tcPr>
            <w:tcW w:w="3402" w:type="dxa"/>
          </w:tcPr>
          <w:p w14:paraId="143298B1" w14:textId="77777777" w:rsidR="000D2CF8" w:rsidRPr="00356CDA"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5359EF8" w14:textId="77777777" w:rsidR="000D2CF8" w:rsidRPr="00A57E01"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7BE1B5B" w14:textId="77777777" w:rsidR="000D2CF8" w:rsidRPr="00356CDA" w:rsidRDefault="000D2CF8" w:rsidP="000D2CF8">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3942B695" w14:textId="77777777" w:rsidR="00991382" w:rsidRDefault="00991382" w:rsidP="0099138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14:paraId="618D3CBE" w14:textId="77777777" w:rsidTr="00B471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500589C" w14:textId="77777777" w:rsidR="0036201B" w:rsidRPr="00903B63" w:rsidRDefault="0036201B" w:rsidP="00B471A9">
            <w:pPr>
              <w:pStyle w:val="SectionIndicatorHeaderText"/>
              <w:rPr>
                <w:rStyle w:val="IntenseEmphasis"/>
                <w:b w:val="0"/>
                <w:bCs w:val="0"/>
                <w:i w:val="0"/>
                <w:iCs w:val="0"/>
                <w:color w:val="FFFFFF" w:themeColor="background1"/>
              </w:rPr>
            </w:pPr>
            <w:r>
              <w:rPr>
                <w:rStyle w:val="IntenseEmphasis"/>
                <w:i w:val="0"/>
                <w:color w:val="FFFFFF" w:themeColor="background1"/>
              </w:rPr>
              <w:t>PR 13</w:t>
            </w:r>
          </w:p>
        </w:tc>
        <w:tc>
          <w:tcPr>
            <w:tcW w:w="8080" w:type="dxa"/>
            <w:gridSpan w:val="3"/>
            <w:tcBorders>
              <w:top w:val="single" w:sz="4" w:space="0" w:color="A6A6A6" w:themeColor="background1" w:themeShade="A6"/>
              <w:bottom w:val="single" w:sz="4" w:space="0" w:color="0070C0"/>
              <w:right w:val="single" w:sz="4" w:space="0" w:color="0070C0"/>
            </w:tcBorders>
            <w:shd w:val="clear" w:color="auto" w:fill="0070C0"/>
          </w:tcPr>
          <w:p w14:paraId="08704F6E" w14:textId="77777777" w:rsidR="0036201B" w:rsidRPr="00903B63"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14:paraId="6B85C947" w14:textId="77777777" w:rsidTr="00B471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AA3E146" w14:textId="77777777" w:rsidR="0036201B" w:rsidRPr="000D72DF" w:rsidRDefault="0036201B" w:rsidP="00B471A9">
            <w:pPr>
              <w:pStyle w:val="INDICATORNUMBER"/>
              <w:rPr>
                <w:rStyle w:val="IntenseEmphasis"/>
                <w:b/>
                <w:bCs w:val="0"/>
                <w:i w:val="0"/>
                <w:iCs w:val="0"/>
              </w:rPr>
            </w:pPr>
            <w:r>
              <w:rPr>
                <w:rStyle w:val="IntenseEmphasis"/>
                <w:b/>
                <w:bCs w:val="0"/>
                <w:i w:val="0"/>
                <w:iCs w:val="0"/>
                <w:color w:val="595959"/>
              </w:rPr>
              <w:t>PR 13.1</w:t>
            </w:r>
          </w:p>
        </w:tc>
        <w:tc>
          <w:tcPr>
            <w:tcW w:w="8080" w:type="dxa"/>
            <w:gridSpan w:val="3"/>
            <w:tcBorders>
              <w:top w:val="single" w:sz="4" w:space="0" w:color="0070C0"/>
              <w:right w:val="single" w:sz="4" w:space="0" w:color="0070C0"/>
            </w:tcBorders>
            <w:shd w:val="clear" w:color="auto" w:fill="DAEEF3" w:themeFill="accent5" w:themeFillTint="33"/>
          </w:tcPr>
          <w:p w14:paraId="3C85A117" w14:textId="77777777" w:rsidR="0036201B" w:rsidRPr="0036201B" w:rsidRDefault="0036201B" w:rsidP="00B471A9">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6201B">
              <w:t>Indicate if your organisation includes ESG issues in your selection, appointment and/or monitoring of third-party property managers.</w:t>
            </w:r>
          </w:p>
        </w:tc>
      </w:tr>
      <w:tr w:rsidR="0036201B" w14:paraId="5E424AAD" w14:textId="77777777" w:rsidTr="00B471A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1BEB9BE9" w14:textId="77777777" w:rsidR="0036201B" w:rsidRDefault="0036201B" w:rsidP="00B471A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2391A6E8"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0712D9DA"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14:paraId="25FB7258" w14:textId="77777777" w:rsidTr="00DD5A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6AB0284" w14:textId="77777777" w:rsidR="00DD5A89" w:rsidRDefault="00DD5A89" w:rsidP="00B471A9">
            <w:pPr>
              <w:pStyle w:val="INDICATORNUMBER"/>
              <w:rPr>
                <w:rStyle w:val="IntenseEmphasis"/>
                <w:b/>
                <w:bCs w:val="0"/>
                <w:i w:val="0"/>
                <w:iCs w:val="0"/>
                <w:color w:val="595959"/>
              </w:rPr>
            </w:pPr>
            <w:r>
              <w:rPr>
                <w:rStyle w:val="IntenseEmphasis"/>
                <w:b/>
                <w:bCs w:val="0"/>
                <w:i w:val="0"/>
                <w:iCs w:val="0"/>
                <w:color w:val="595959"/>
              </w:rPr>
              <w:t>PR 13.2</w:t>
            </w:r>
          </w:p>
        </w:tc>
        <w:tc>
          <w:tcPr>
            <w:tcW w:w="8080" w:type="dxa"/>
            <w:gridSpan w:val="3"/>
            <w:tcBorders>
              <w:top w:val="single" w:sz="4" w:space="0" w:color="0070C0"/>
              <w:right w:val="single" w:sz="4" w:space="0" w:color="0070C0"/>
            </w:tcBorders>
            <w:shd w:val="clear" w:color="auto" w:fill="DAEEF3" w:themeFill="accent5" w:themeFillTint="33"/>
          </w:tcPr>
          <w:p w14:paraId="016F7723" w14:textId="77777777" w:rsidR="00DD5A89" w:rsidRPr="00243B0B" w:rsidRDefault="00DD5A89" w:rsidP="00B471A9">
            <w:pPr>
              <w:pStyle w:val="INDICATORTEXT"/>
              <w:cnfStyle w:val="000000100000" w:firstRow="0" w:lastRow="0" w:firstColumn="0" w:lastColumn="0" w:oddVBand="0" w:evenVBand="0" w:oddHBand="1" w:evenHBand="0" w:firstRowFirstColumn="0" w:firstRowLastColumn="0" w:lastRowFirstColumn="0" w:lastRowLastColumn="0"/>
            </w:pPr>
            <w:r w:rsidRPr="00243B0B">
              <w:t>Indicate how your organisation includes ESG issues in your selection, appointment and/or monitoring of third party property managers.</w:t>
            </w:r>
          </w:p>
        </w:tc>
      </w:tr>
      <w:tr w:rsidR="00C56E48" w14:paraId="7BD90CAC"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CD7B6D6" w14:textId="77777777" w:rsidR="00C56E48" w:rsidRDefault="00C56E48" w:rsidP="00B471A9">
            <w:pPr>
              <w:pStyle w:val="INDICATORNUMBER"/>
              <w:rPr>
                <w:rStyle w:val="IntenseEmphasis"/>
                <w:b/>
                <w:bCs w:val="0"/>
                <w:i w:val="0"/>
                <w:iCs w:val="0"/>
                <w:color w:val="595959"/>
              </w:rPr>
            </w:pPr>
          </w:p>
        </w:tc>
        <w:tc>
          <w:tcPr>
            <w:tcW w:w="4040" w:type="dxa"/>
            <w:gridSpan w:val="2"/>
            <w:tcBorders>
              <w:top w:val="nil"/>
              <w:bottom w:val="single" w:sz="4" w:space="0" w:color="A6A6A6" w:themeColor="background1" w:themeShade="A6"/>
              <w:right w:val="single" w:sz="4" w:space="0" w:color="A6A6A6" w:themeColor="background1" w:themeShade="A6"/>
            </w:tcBorders>
            <w:shd w:val="clear" w:color="auto" w:fill="auto"/>
          </w:tcPr>
          <w:p w14:paraId="2DB32796" w14:textId="77777777" w:rsidR="00C56E48" w:rsidRPr="00C56E48"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Selection</w:t>
            </w:r>
            <w:r w:rsidRPr="00F240FC">
              <w:t xml:space="preserve"> process of property </w:t>
            </w:r>
            <w:r>
              <w:t>m</w:t>
            </w:r>
            <w:r w:rsidRPr="00F240FC">
              <w:t>anag</w:t>
            </w:r>
            <w:r>
              <w:t>ers</w:t>
            </w:r>
            <w:r w:rsidRPr="00F240FC">
              <w:t xml:space="preserve"> </w:t>
            </w:r>
            <w:r>
              <w:t>incorporated ESG issues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2CF91BD" w14:textId="77777777" w:rsidR="00C56E48" w:rsidRPr="00C56E48"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all third party property manag</w:t>
            </w:r>
            <w:r>
              <w:t>ers</w:t>
            </w:r>
          </w:p>
          <w:p w14:paraId="1DC96384" w14:textId="77777777" w:rsidR="00C56E48" w:rsidRPr="00C56E48"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majority of property manag</w:t>
            </w:r>
            <w:r>
              <w:t>ers</w:t>
            </w:r>
            <w:r w:rsidRPr="00C56E48">
              <w:t xml:space="preserve"> </w:t>
            </w:r>
          </w:p>
          <w:p w14:paraId="02283EF3" w14:textId="77777777" w:rsidR="00C56E48" w:rsidRPr="006146A7"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minority of property manag</w:t>
            </w:r>
            <w:r>
              <w:t xml:space="preserve">ers </w:t>
            </w:r>
          </w:p>
        </w:tc>
      </w:tr>
      <w:tr w:rsidR="00C56E48" w14:paraId="51E9C76A" w14:textId="77777777" w:rsidTr="00DD5A8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4F5E735" w14:textId="77777777" w:rsidR="00C56E48" w:rsidRDefault="00C56E48"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CABB66" w14:textId="77777777" w:rsidR="00C56E48" w:rsidRPr="00F240FC" w:rsidRDefault="00C56E48" w:rsidP="00C56E48">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Contractual requirements</w:t>
            </w:r>
            <w:r w:rsidRPr="00F240FC">
              <w:t xml:space="preserve"> </w:t>
            </w:r>
            <w:r>
              <w:t xml:space="preserve">when appointing </w:t>
            </w:r>
            <w:r w:rsidRPr="00F240FC">
              <w:t>property manag</w:t>
            </w:r>
            <w:r>
              <w:t>ers</w:t>
            </w:r>
            <w:r w:rsidRPr="00F240FC">
              <w:t xml:space="preserve"> </w:t>
            </w:r>
            <w:r>
              <w:t>includes ESG</w:t>
            </w:r>
            <w:r w:rsidRPr="00F240FC">
              <w:t xml:space="preserve"> </w:t>
            </w:r>
            <w:r>
              <w:t>issues</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820A0D7" w14:textId="77777777" w:rsidR="00C56E48" w:rsidRPr="00C56E48" w:rsidRDefault="00C56E48" w:rsidP="00C56E48">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C56E48">
              <w:t xml:space="preserve"> For all</w:t>
            </w:r>
            <w:r>
              <w:t xml:space="preserve"> </w:t>
            </w:r>
            <w:r w:rsidRPr="00C56E48">
              <w:t>third party property manag</w:t>
            </w:r>
            <w:r>
              <w:t>ers</w:t>
            </w:r>
          </w:p>
          <w:p w14:paraId="3C54CF2A" w14:textId="77777777" w:rsidR="00C56E48" w:rsidRPr="00C56E48" w:rsidRDefault="00C56E48" w:rsidP="00C56E48">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C56E48">
              <w:t xml:space="preserve"> For a majority of property manag</w:t>
            </w:r>
            <w:r>
              <w:t>ers</w:t>
            </w:r>
            <w:r w:rsidRPr="00C56E48">
              <w:t xml:space="preserve"> </w:t>
            </w:r>
          </w:p>
          <w:p w14:paraId="52203194" w14:textId="77777777" w:rsidR="00C56E48" w:rsidRPr="00A049F9" w:rsidRDefault="00C56E48" w:rsidP="00C56E48">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C56E48">
              <w:t xml:space="preserve"> For a minority of property manag</w:t>
            </w:r>
            <w:r>
              <w:t>ers</w:t>
            </w:r>
          </w:p>
        </w:tc>
      </w:tr>
      <w:tr w:rsidR="00C56E48" w14:paraId="1030A8B5"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CF144F1" w14:textId="77777777" w:rsidR="00C56E48" w:rsidRDefault="00C56E48"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5F99F56" w14:textId="77777777" w:rsidR="00C56E48" w:rsidRPr="00F240FC"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t>
            </w:r>
            <w:r w:rsidRPr="00F240FC">
              <w:t>Monitor</w:t>
            </w:r>
            <w:r>
              <w:t>ing of</w:t>
            </w:r>
            <w:r w:rsidRPr="00F240FC">
              <w:t xml:space="preserve"> property manag</w:t>
            </w:r>
            <w:r>
              <w:t>ers</w:t>
            </w:r>
            <w:r w:rsidRPr="00F240FC">
              <w:t xml:space="preserve"> </w:t>
            </w:r>
            <w:r>
              <w:t>covers ESG</w:t>
            </w:r>
            <w:r w:rsidRPr="00F240FC">
              <w:t xml:space="preserve"> responsibilities</w:t>
            </w:r>
            <w:r>
              <w:t xml:space="preserve"> and implementation</w:t>
            </w:r>
          </w:p>
        </w:tc>
        <w:tc>
          <w:tcPr>
            <w:tcW w:w="404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03EB7F37" w14:textId="77777777" w:rsidR="00C56E48" w:rsidRPr="00C56E48"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all third party property manag</w:t>
            </w:r>
            <w:r>
              <w:t>ers</w:t>
            </w:r>
          </w:p>
          <w:p w14:paraId="1203326D" w14:textId="77777777" w:rsidR="00C56E48" w:rsidRPr="00C56E48"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majority of property manag</w:t>
            </w:r>
            <w:r>
              <w:t>ers</w:t>
            </w:r>
            <w:r w:rsidRPr="00C56E48">
              <w:t xml:space="preserve"> </w:t>
            </w:r>
          </w:p>
          <w:p w14:paraId="3C90A2BF" w14:textId="77777777" w:rsidR="00C56E48" w:rsidRPr="00A049F9" w:rsidRDefault="00C56E48" w:rsidP="00C56E4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minority of property manag</w:t>
            </w:r>
            <w:r>
              <w:t>ers</w:t>
            </w:r>
          </w:p>
        </w:tc>
      </w:tr>
      <w:tr w:rsidR="00C56E48" w14:paraId="76841521"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4EC81E" w14:textId="77777777" w:rsidR="00C56E48" w:rsidRDefault="00C56E48" w:rsidP="00B471A9">
            <w:pPr>
              <w:pStyle w:val="INDICATORNUMBER"/>
              <w:rPr>
                <w:rStyle w:val="IntenseEmphasis"/>
                <w:b/>
                <w:bCs w:val="0"/>
                <w:i w:val="0"/>
                <w:iCs w:val="0"/>
                <w:color w:val="595959"/>
              </w:rPr>
            </w:pPr>
            <w:r>
              <w:rPr>
                <w:rStyle w:val="IntenseEmphasis"/>
                <w:b/>
                <w:bCs w:val="0"/>
                <w:i w:val="0"/>
                <w:iCs w:val="0"/>
                <w:color w:val="595959"/>
              </w:rPr>
              <w:t>PR 13.3</w:t>
            </w:r>
          </w:p>
        </w:tc>
        <w:tc>
          <w:tcPr>
            <w:tcW w:w="8080" w:type="dxa"/>
            <w:gridSpan w:val="3"/>
            <w:tcBorders>
              <w:top w:val="single" w:sz="4" w:space="0" w:color="0070C0"/>
              <w:right w:val="single" w:sz="4" w:space="0" w:color="0070C0"/>
            </w:tcBorders>
            <w:shd w:val="clear" w:color="auto" w:fill="DAEEF3" w:themeFill="accent5" w:themeFillTint="33"/>
          </w:tcPr>
          <w:p w14:paraId="000262FD"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rPr>
                <w:bCs/>
              </w:rPr>
            </w:pPr>
            <w:r w:rsidRPr="00C56E48">
              <w:rPr>
                <w:bCs/>
              </w:rPr>
              <w:t>Provide a brief description of your organisation’s selection, appointment and monitoring of third party property managers.</w:t>
            </w:r>
          </w:p>
          <w:p w14:paraId="6977B9AA" w14:textId="77777777" w:rsidR="00C56E48" w:rsidRP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00093910" w14:textId="77777777" w:rsidTr="00C56E48">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48DA46EB"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18AA0D9"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78E0C7CD"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20E268D" w14:textId="77777777" w:rsidR="00C56E48" w:rsidRDefault="00C56E48" w:rsidP="00B471A9">
            <w:pPr>
              <w:pStyle w:val="INDICATORNUMBER"/>
              <w:rPr>
                <w:rStyle w:val="IntenseEmphasis"/>
                <w:b/>
                <w:bCs w:val="0"/>
                <w:i w:val="0"/>
                <w:iCs w:val="0"/>
                <w:color w:val="595959"/>
              </w:rPr>
            </w:pPr>
            <w:r>
              <w:rPr>
                <w:rStyle w:val="IntenseEmphasis"/>
                <w:b/>
                <w:bCs w:val="0"/>
                <w:i w:val="0"/>
                <w:iCs w:val="0"/>
                <w:color w:val="595959"/>
              </w:rPr>
              <w:t>PR 13.4</w:t>
            </w:r>
          </w:p>
        </w:tc>
        <w:tc>
          <w:tcPr>
            <w:tcW w:w="8080" w:type="dxa"/>
            <w:gridSpan w:val="3"/>
            <w:tcBorders>
              <w:top w:val="single" w:sz="4" w:space="0" w:color="0070C0"/>
              <w:right w:val="single" w:sz="4" w:space="0" w:color="0070C0"/>
            </w:tcBorders>
            <w:shd w:val="clear" w:color="auto" w:fill="DAEEF3" w:themeFill="accent5" w:themeFillTint="33"/>
          </w:tcPr>
          <w:p w14:paraId="4FB8B688"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rPr>
                <w:b/>
                <w:bCs/>
              </w:rPr>
            </w:pPr>
            <w:r w:rsidRPr="00C56E48">
              <w:rPr>
                <w:bCs/>
              </w:rPr>
              <w:t>Describe how your third party property managers contribute to the management of ESG</w:t>
            </w:r>
            <w:r w:rsidRPr="00C56E48" w:rsidDel="00D868B8">
              <w:rPr>
                <w:bCs/>
              </w:rPr>
              <w:t xml:space="preserve"> </w:t>
            </w:r>
            <w:r w:rsidRPr="00C56E48">
              <w:rPr>
                <w:bCs/>
              </w:rPr>
              <w:t>issues for your property investments</w:t>
            </w:r>
            <w:r w:rsidRPr="00C56E48">
              <w:rPr>
                <w:b/>
                <w:bCs/>
              </w:rPr>
              <w:t>.</w:t>
            </w:r>
          </w:p>
          <w:p w14:paraId="254E2FEC"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2E7C4D2E" w14:textId="77777777" w:rsidTr="00C56E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5042309"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46DCB4F9"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78F2D55D"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D8C8460" w14:textId="77777777" w:rsidR="00C56E48" w:rsidRPr="00AE100E" w:rsidRDefault="00C56E48" w:rsidP="00C56E48">
            <w:pPr>
              <w:pStyle w:val="INDICATORNUMBER"/>
              <w:rPr>
                <w:rStyle w:val="IntenseEmphasis"/>
                <w:b/>
                <w:bCs w:val="0"/>
                <w:i w:val="0"/>
                <w:iCs w:val="0"/>
                <w:color w:val="595959"/>
              </w:rPr>
            </w:pPr>
            <w:r>
              <w:rPr>
                <w:rStyle w:val="IntenseEmphasis"/>
                <w:b/>
                <w:bCs w:val="0"/>
                <w:i w:val="0"/>
                <w:iCs w:val="0"/>
                <w:color w:val="595959"/>
              </w:rPr>
              <w:t>PR 13.5</w:t>
            </w:r>
          </w:p>
        </w:tc>
        <w:tc>
          <w:tcPr>
            <w:tcW w:w="8080" w:type="dxa"/>
            <w:gridSpan w:val="3"/>
            <w:tcBorders>
              <w:top w:val="single" w:sz="4" w:space="0" w:color="0070C0"/>
              <w:right w:val="single" w:sz="4" w:space="0" w:color="0070C0"/>
            </w:tcBorders>
            <w:shd w:val="clear" w:color="auto" w:fill="DAEEF3" w:themeFill="accent5" w:themeFillTint="33"/>
          </w:tcPr>
          <w:p w14:paraId="70F32D45" w14:textId="77777777" w:rsidR="00C56E48" w:rsidRPr="001C0916"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777D81" w14:textId="77777777" w:rsidR="00C56E48" w:rsidRPr="005B4C52"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13EF1167" w14:textId="77777777" w:rsidTr="00B471A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F2DD5B9"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669352C"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bl>
    <w:p w14:paraId="630D6005" w14:textId="77777777" w:rsidR="0036201B" w:rsidRDefault="0036201B" w:rsidP="00991382">
      <w:pPr>
        <w:pStyle w:val="INDICATORNUMBER"/>
      </w:pPr>
    </w:p>
    <w:p w14:paraId="45D453F0" w14:textId="77777777" w:rsidR="00951B44" w:rsidRDefault="00951B44" w:rsidP="00991382">
      <w:pPr>
        <w:pStyle w:val="INDICATORNUMBER"/>
      </w:pPr>
    </w:p>
    <w:p w14:paraId="644CCF5F" w14:textId="77777777" w:rsidR="00951B44"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951B44" w14:paraId="00C28158" w14:textId="77777777" w:rsidTr="00B471A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CDFB7C5" w14:textId="77777777" w:rsidR="00951B44" w:rsidRPr="00DC20FA" w:rsidRDefault="00951B44" w:rsidP="00B471A9">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PR 13</w:t>
            </w:r>
          </w:p>
        </w:tc>
        <w:tc>
          <w:tcPr>
            <w:tcW w:w="8075" w:type="dxa"/>
          </w:tcPr>
          <w:p w14:paraId="4C1B8043" w14:textId="77777777" w:rsidR="00951B44" w:rsidRPr="00DC20FA"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51B44" w:rsidRPr="00D5451C" w14:paraId="196597B3" w14:textId="77777777" w:rsidTr="00B471A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733891" w14:textId="77777777" w:rsidR="00951B44" w:rsidRPr="000D72DF" w:rsidRDefault="00951B44" w:rsidP="00B471A9">
            <w:pPr>
              <w:pStyle w:val="INDICATORNUMBER"/>
              <w:rPr>
                <w:rStyle w:val="IntenseEmphasis"/>
                <w:b/>
                <w:bCs w:val="0"/>
                <w:i w:val="0"/>
                <w:iCs w:val="0"/>
              </w:rPr>
            </w:pPr>
            <w:r>
              <w:rPr>
                <w:rStyle w:val="IntenseEmphasis"/>
                <w:b/>
                <w:bCs w:val="0"/>
                <w:i w:val="0"/>
                <w:iCs w:val="0"/>
                <w:color w:val="595959"/>
              </w:rPr>
              <w:t>PR 13</w:t>
            </w:r>
          </w:p>
        </w:tc>
        <w:tc>
          <w:tcPr>
            <w:tcW w:w="8075" w:type="dxa"/>
            <w:tcBorders>
              <w:bottom w:val="single" w:sz="4" w:space="0" w:color="A6A6A6"/>
            </w:tcBorders>
          </w:tcPr>
          <w:p w14:paraId="4F945C25" w14:textId="77777777" w:rsidR="00951B44" w:rsidRPr="008C055A" w:rsidRDefault="00951B44" w:rsidP="002148B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51B44">
              <w:t xml:space="preserve">This section is applicable only if your organisation outsources property management to third-party property managers as reported in </w:t>
            </w:r>
            <w:r w:rsidR="002148BA">
              <w:t>[</w:t>
            </w:r>
            <w:r w:rsidRPr="00951B44">
              <w:t>02</w:t>
            </w:r>
            <w:r w:rsidR="002148BA">
              <w:t>]</w:t>
            </w:r>
            <w:r w:rsidRPr="00951B44">
              <w:t>. If you manage all properties in-house, this indicator will not be applicable. If you manage some properties in-house and outsource some, you should report only with regards to those assets for which the management is outsourced.</w:t>
            </w:r>
          </w:p>
        </w:tc>
      </w:tr>
      <w:tr w:rsidR="00951B44" w:rsidRPr="00D5451C" w14:paraId="3848AB57"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8001CB2" w14:textId="77777777" w:rsidR="00951B44" w:rsidRPr="000D72DF" w:rsidRDefault="00951B44" w:rsidP="00B471A9">
            <w:pPr>
              <w:pStyle w:val="INDICATORNUMBER"/>
              <w:rPr>
                <w:rStyle w:val="IntenseEmphasis"/>
                <w:b/>
                <w:bCs w:val="0"/>
                <w:i w:val="0"/>
                <w:iCs w:val="0"/>
              </w:rPr>
            </w:pPr>
            <w:r>
              <w:rPr>
                <w:rStyle w:val="IntenseEmphasis"/>
                <w:b/>
                <w:bCs w:val="0"/>
                <w:i w:val="0"/>
                <w:iCs w:val="0"/>
                <w:color w:val="595959"/>
              </w:rPr>
              <w:t>PR 13.2</w:t>
            </w:r>
          </w:p>
        </w:tc>
        <w:tc>
          <w:tcPr>
            <w:tcW w:w="8075" w:type="dxa"/>
            <w:tcBorders>
              <w:top w:val="single" w:sz="4" w:space="0" w:color="A6A6A6"/>
              <w:bottom w:val="single" w:sz="4" w:space="0" w:color="A6A6A6"/>
            </w:tcBorders>
          </w:tcPr>
          <w:p w14:paraId="118E747B"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951B44">
              <w:t>A majority refers to &gt;=50%, a minority refers to &lt;50% of property managers. Determine the proportion for each row based on number of third-party property managers.</w:t>
            </w:r>
          </w:p>
        </w:tc>
      </w:tr>
      <w:tr w:rsidR="00951B44" w:rsidRPr="00D5451C" w14:paraId="4A82371A"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F775D36" w14:textId="77777777" w:rsidR="00951B44" w:rsidRDefault="00951B44" w:rsidP="00B471A9">
            <w:pPr>
              <w:pStyle w:val="INDICATORNUMBER"/>
              <w:rPr>
                <w:rStyle w:val="IntenseEmphasis"/>
                <w:b/>
                <w:bCs w:val="0"/>
                <w:i w:val="0"/>
                <w:iCs w:val="0"/>
                <w:color w:val="595959"/>
              </w:rPr>
            </w:pPr>
            <w:r>
              <w:rPr>
                <w:rStyle w:val="IntenseEmphasis"/>
                <w:b/>
                <w:bCs w:val="0"/>
                <w:i w:val="0"/>
                <w:iCs w:val="0"/>
                <w:color w:val="595959"/>
              </w:rPr>
              <w:t>PR 13.3</w:t>
            </w:r>
          </w:p>
        </w:tc>
        <w:tc>
          <w:tcPr>
            <w:tcW w:w="8075" w:type="dxa"/>
            <w:tcBorders>
              <w:top w:val="single" w:sz="4" w:space="0" w:color="A6A6A6"/>
              <w:bottom w:val="single" w:sz="4" w:space="0" w:color="A6A6A6"/>
            </w:tcBorders>
          </w:tcPr>
          <w:p w14:paraId="675C3A66"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51B44">
              <w:rPr>
                <w:i/>
              </w:rPr>
              <w:t>Selecting property managers</w:t>
            </w:r>
          </w:p>
          <w:p w14:paraId="016D1426"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951B44">
              <w:t>This may include a discussion of:</w:t>
            </w:r>
          </w:p>
          <w:p w14:paraId="12615302" w14:textId="77777777" w:rsidR="00951B44" w:rsidRPr="00951B44" w:rsidRDefault="00951B44" w:rsidP="00EB2B13">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951B44">
              <w:t>How your selection processes for property managers is structured</w:t>
            </w:r>
          </w:p>
          <w:p w14:paraId="7CCE7DC6"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51B44">
              <w:rPr>
                <w:i/>
              </w:rPr>
              <w:t>Appointing property managers</w:t>
            </w:r>
          </w:p>
          <w:p w14:paraId="64D8E0AA"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951B44">
              <w:t>This may include a discussion of:</w:t>
            </w:r>
          </w:p>
          <w:p w14:paraId="2144F0E3" w14:textId="77777777" w:rsidR="00951B44" w:rsidRPr="00951B44" w:rsidRDefault="00951B44" w:rsidP="00EB2B13">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951B44">
              <w:t>Type of ESG responsibilities, implementation requirements and measures in contractual agreements</w:t>
            </w:r>
          </w:p>
          <w:p w14:paraId="24E89BB6" w14:textId="77777777" w:rsidR="00951B44" w:rsidRPr="00951B44" w:rsidRDefault="00951B44" w:rsidP="00EB2B13">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951B44">
              <w:t>How the implementation of ESG issues was formally agreed upon (if</w:t>
            </w:r>
            <w:r w:rsidR="008B3E91">
              <w:t xml:space="preserve"> applicable)</w:t>
            </w:r>
          </w:p>
          <w:p w14:paraId="001A1866"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51B44">
              <w:rPr>
                <w:i/>
              </w:rPr>
              <w:t>Monitoring property managers</w:t>
            </w:r>
          </w:p>
          <w:p w14:paraId="023110E2" w14:textId="77777777" w:rsidR="00951B44" w:rsidRPr="00951B44"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951B44">
              <w:t>This may include a discussion of:</w:t>
            </w:r>
          </w:p>
          <w:p w14:paraId="2FA7B749" w14:textId="77777777" w:rsidR="00951B44" w:rsidRPr="00951B44" w:rsidRDefault="00951B44" w:rsidP="00EB2B13">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951B44">
              <w:t xml:space="preserve">Your typical interaction with property managers </w:t>
            </w:r>
          </w:p>
          <w:p w14:paraId="324E6E38" w14:textId="77777777" w:rsidR="00951B44" w:rsidRPr="00951B44" w:rsidRDefault="00951B44" w:rsidP="00EB2B13">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951B44">
              <w:t xml:space="preserve">Whether you make regular property visits </w:t>
            </w:r>
          </w:p>
          <w:p w14:paraId="331C7DCD" w14:textId="77777777" w:rsidR="00951B44" w:rsidRPr="00951B44" w:rsidRDefault="00951B44" w:rsidP="00EB2B13">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951B44">
              <w:t xml:space="preserve">To what extent your interactions include discussions of ESG initiatives </w:t>
            </w:r>
          </w:p>
          <w:p w14:paraId="75781A30" w14:textId="77777777" w:rsidR="00951B44" w:rsidRPr="00951B44" w:rsidRDefault="00951B44" w:rsidP="00EB2B13">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rsidRPr="00951B44">
              <w:t>Whether there are variations across different managers in the monitoring that you carry out</w:t>
            </w:r>
          </w:p>
          <w:p w14:paraId="592D5C36" w14:textId="77777777" w:rsidR="00951B44" w:rsidRPr="00951B44" w:rsidRDefault="00951B44" w:rsidP="00FD63A8">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i/>
              </w:rPr>
            </w:pPr>
            <w:r w:rsidRPr="00951B44">
              <w:t>Whether you have a performance evaluation and incentive system based on ESG issues for your property managers</w:t>
            </w:r>
          </w:p>
        </w:tc>
      </w:tr>
      <w:tr w:rsidR="00951B44" w:rsidRPr="00D5451C" w14:paraId="42A42454"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BFE17AB" w14:textId="77777777" w:rsidR="00951B44" w:rsidRDefault="00951B44" w:rsidP="00B471A9">
            <w:pPr>
              <w:pStyle w:val="INDICATORNUMBER"/>
              <w:rPr>
                <w:rStyle w:val="IntenseEmphasis"/>
                <w:b/>
                <w:bCs w:val="0"/>
                <w:i w:val="0"/>
                <w:iCs w:val="0"/>
                <w:color w:val="595959"/>
              </w:rPr>
            </w:pPr>
            <w:r>
              <w:rPr>
                <w:rStyle w:val="IntenseEmphasis"/>
                <w:b/>
                <w:bCs w:val="0"/>
                <w:i w:val="0"/>
                <w:iCs w:val="0"/>
                <w:color w:val="595959"/>
              </w:rPr>
              <w:t>PR 13.4</w:t>
            </w:r>
          </w:p>
        </w:tc>
        <w:tc>
          <w:tcPr>
            <w:tcW w:w="8075" w:type="dxa"/>
            <w:tcBorders>
              <w:top w:val="single" w:sz="4" w:space="0" w:color="A6A6A6"/>
              <w:bottom w:val="single" w:sz="4" w:space="0" w:color="A6A6A6"/>
            </w:tcBorders>
          </w:tcPr>
          <w:p w14:paraId="3C8221D4" w14:textId="77777777" w:rsidR="00951B44" w:rsidRPr="00AA5CF0"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p>
          <w:p w14:paraId="6FFC6DCF" w14:textId="77777777" w:rsidR="00951B44" w:rsidRPr="0083728D" w:rsidRDefault="00951B44" w:rsidP="00EE206F">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Type of services with, for example, environmental and social coverage</w:t>
            </w:r>
          </w:p>
        </w:tc>
      </w:tr>
      <w:tr w:rsidR="00951B44" w:rsidRPr="00D5451C" w14:paraId="52D55CB3"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6276D92" w14:textId="77777777" w:rsidR="00951B44" w:rsidRPr="00D37B0D" w:rsidRDefault="00951B44" w:rsidP="00B471A9">
            <w:pPr>
              <w:pStyle w:val="INDICATORTEXT"/>
              <w:jc w:val="both"/>
              <w:rPr>
                <w:b/>
              </w:rPr>
            </w:pPr>
            <w:r>
              <w:rPr>
                <w:b/>
              </w:rPr>
              <w:t>LOGIC</w:t>
            </w:r>
          </w:p>
        </w:tc>
      </w:tr>
      <w:tr w:rsidR="00951B44" w:rsidRPr="00D5451C" w14:paraId="1376B51C"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97A742D" w14:textId="77777777" w:rsidR="00951B44" w:rsidRPr="00D37B0D" w:rsidRDefault="0041301C" w:rsidP="00B471A9">
            <w:pPr>
              <w:pStyle w:val="INDICATORTEXT"/>
              <w:jc w:val="both"/>
              <w:rPr>
                <w:b/>
              </w:rPr>
            </w:pPr>
            <w:r>
              <w:rPr>
                <w:b/>
              </w:rPr>
              <w:t>PR</w:t>
            </w:r>
            <w:r w:rsidR="00951B44">
              <w:rPr>
                <w:b/>
              </w:rPr>
              <w:t xml:space="preserve"> 13</w:t>
            </w:r>
          </w:p>
        </w:tc>
        <w:tc>
          <w:tcPr>
            <w:tcW w:w="8075" w:type="dxa"/>
            <w:tcBorders>
              <w:top w:val="single" w:sz="4" w:space="0" w:color="A6A6A6"/>
              <w:bottom w:val="single" w:sz="4" w:space="0" w:color="A6A6A6"/>
            </w:tcBorders>
          </w:tcPr>
          <w:p w14:paraId="1BB5939D" w14:textId="77777777" w:rsidR="005F4F11" w:rsidRDefault="00563F3D" w:rsidP="008867DB">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w:t>
            </w:r>
            <w:r>
              <w:rPr>
                <w:szCs w:val="18"/>
              </w:rPr>
              <w:t>cator will be applicable if you reported that some proporti</w:t>
            </w:r>
            <w:r w:rsidR="00896F94">
              <w:rPr>
                <w:szCs w:val="18"/>
              </w:rPr>
              <w:t>on of your property assets are ‘</w:t>
            </w:r>
            <w:r>
              <w:rPr>
                <w:szCs w:val="18"/>
              </w:rPr>
              <w:t>m</w:t>
            </w:r>
            <w:r w:rsidRPr="00563F3D">
              <w:rPr>
                <w:szCs w:val="18"/>
              </w:rPr>
              <w:t>anaged via third-party property managers appointed by you</w:t>
            </w:r>
            <w:r>
              <w:rPr>
                <w:szCs w:val="18"/>
              </w:rPr>
              <w:t>’ in [02</w:t>
            </w:r>
            <w:r w:rsidR="00025B6B">
              <w:rPr>
                <w:szCs w:val="18"/>
              </w:rPr>
              <w:t>.1].</w:t>
            </w:r>
          </w:p>
          <w:p w14:paraId="68B53852" w14:textId="77777777" w:rsidR="00563F3D" w:rsidRPr="008867DB" w:rsidRDefault="00563F3D" w:rsidP="004E4743">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rPr>
                <w:szCs w:val="18"/>
              </w:rPr>
            </w:pPr>
            <w:r>
              <w:rPr>
                <w:szCs w:val="18"/>
              </w:rPr>
              <w:t>[13</w:t>
            </w:r>
            <w:r w:rsidRPr="00352BD8">
              <w:rPr>
                <w:szCs w:val="18"/>
              </w:rPr>
              <w:t>.2]</w:t>
            </w:r>
            <w:r>
              <w:rPr>
                <w:szCs w:val="18"/>
              </w:rPr>
              <w:t>, [13.3] and [13.4</w:t>
            </w:r>
            <w:proofErr w:type="gramStart"/>
            <w:r>
              <w:rPr>
                <w:szCs w:val="18"/>
              </w:rPr>
              <w:t xml:space="preserve">] </w:t>
            </w:r>
            <w:r w:rsidRPr="00352BD8">
              <w:rPr>
                <w:szCs w:val="18"/>
              </w:rPr>
              <w:t xml:space="preserve"> will</w:t>
            </w:r>
            <w:proofErr w:type="gramEnd"/>
            <w:r w:rsidRPr="00352BD8">
              <w:rPr>
                <w:szCs w:val="18"/>
              </w:rPr>
              <w:t xml:space="preserve"> be applicable if </w:t>
            </w:r>
            <w:r>
              <w:rPr>
                <w:szCs w:val="18"/>
              </w:rPr>
              <w:t>’</w:t>
            </w:r>
            <w:r w:rsidRPr="00352BD8">
              <w:rPr>
                <w:szCs w:val="18"/>
              </w:rPr>
              <w:t>Yes</w:t>
            </w:r>
            <w:r>
              <w:rPr>
                <w:szCs w:val="18"/>
              </w:rPr>
              <w:t>’ is reported in [13</w:t>
            </w:r>
            <w:r w:rsidRPr="00352BD8">
              <w:rPr>
                <w:szCs w:val="18"/>
              </w:rPr>
              <w:t>.1].</w:t>
            </w:r>
          </w:p>
        </w:tc>
      </w:tr>
      <w:tr w:rsidR="00951B44" w:rsidRPr="00D5451C" w14:paraId="5329814A"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CBEC6A7" w14:textId="77777777" w:rsidR="00951B44" w:rsidRPr="00D37B0D" w:rsidRDefault="00951B44" w:rsidP="00B471A9">
            <w:pPr>
              <w:pStyle w:val="INDICATORTEXT"/>
              <w:jc w:val="both"/>
              <w:rPr>
                <w:b/>
              </w:rPr>
            </w:pPr>
            <w:r w:rsidRPr="00D37B0D">
              <w:rPr>
                <w:b/>
              </w:rPr>
              <w:t>ASSESSMENT</w:t>
            </w:r>
          </w:p>
        </w:tc>
      </w:tr>
      <w:tr w:rsidR="00951B44" w:rsidRPr="00D5451C" w14:paraId="58250926" w14:textId="77777777" w:rsidTr="00B471A9">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1E6D8F3C" w14:textId="77777777" w:rsidR="00951B44" w:rsidRDefault="0041301C" w:rsidP="00B471A9">
            <w:pPr>
              <w:pStyle w:val="INDICATORNUMBER"/>
              <w:rPr>
                <w:rStyle w:val="IntenseEmphasis"/>
                <w:b/>
                <w:bCs w:val="0"/>
                <w:i w:val="0"/>
                <w:iCs w:val="0"/>
                <w:color w:val="595959"/>
              </w:rPr>
            </w:pPr>
            <w:r>
              <w:rPr>
                <w:rStyle w:val="IntenseEmphasis"/>
                <w:b/>
                <w:bCs w:val="0"/>
                <w:i w:val="0"/>
                <w:iCs w:val="0"/>
                <w:color w:val="595959"/>
              </w:rPr>
              <w:t>PR</w:t>
            </w:r>
            <w:r w:rsidR="00951B44">
              <w:rPr>
                <w:rStyle w:val="IntenseEmphasis"/>
                <w:b/>
                <w:bCs w:val="0"/>
                <w:i w:val="0"/>
                <w:iCs w:val="0"/>
                <w:color w:val="595959"/>
              </w:rPr>
              <w:t xml:space="preserve"> 13</w:t>
            </w:r>
          </w:p>
        </w:tc>
        <w:tc>
          <w:tcPr>
            <w:tcW w:w="8075" w:type="dxa"/>
            <w:tcBorders>
              <w:top w:val="single" w:sz="4" w:space="0" w:color="A6A6A6"/>
              <w:bottom w:val="single" w:sz="4" w:space="0" w:color="0070C0"/>
            </w:tcBorders>
          </w:tcPr>
          <w:p w14:paraId="3279CA67" w14:textId="77777777" w:rsidR="001F6A69" w:rsidRPr="00AA5CF0" w:rsidRDefault="001F6A69" w:rsidP="001F6A69">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AA5CF0">
              <w:rPr>
                <w:szCs w:val="18"/>
              </w:rPr>
              <w:t xml:space="preserve">Maximum score: Nine </w:t>
            </w:r>
            <w:r w:rsidRPr="001F6A69">
              <w:rPr>
                <w:szCs w:val="18"/>
              </w:rPr>
              <w:sym w:font="Wingdings" w:char="F0AB"/>
            </w:r>
          </w:p>
          <w:p w14:paraId="17700B31" w14:textId="77777777" w:rsidR="00951B44" w:rsidRDefault="001F6A69" w:rsidP="002148BA">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 xml:space="preserve">The assessment of this indicator is based on your responses to </w:t>
            </w:r>
            <w:r w:rsidR="002148BA">
              <w:rPr>
                <w:szCs w:val="18"/>
              </w:rPr>
              <w:t>[</w:t>
            </w:r>
            <w:r w:rsidRPr="00AA5CF0">
              <w:rPr>
                <w:szCs w:val="18"/>
              </w:rPr>
              <w:t>13.2</w:t>
            </w:r>
            <w:r w:rsidR="002148BA">
              <w:rPr>
                <w:szCs w:val="18"/>
              </w:rPr>
              <w:t>]</w:t>
            </w:r>
            <w:r w:rsidRPr="00AA5CF0">
              <w:rPr>
                <w:szCs w:val="18"/>
              </w:rPr>
              <w:t>. This indicator is only assessed for organisations that outsource management. For those organisations that do not outsource management it is N/A and removed from your denominator.</w:t>
            </w:r>
          </w:p>
        </w:tc>
      </w:tr>
    </w:tbl>
    <w:p w14:paraId="0D4E133A" w14:textId="77777777" w:rsidR="00951B44" w:rsidRDefault="00951B44" w:rsidP="00991382">
      <w:pPr>
        <w:pStyle w:val="INDICATORNUMBER"/>
      </w:pPr>
    </w:p>
    <w:p w14:paraId="1CEDD8B3" w14:textId="77777777" w:rsidR="00951B44" w:rsidRDefault="00951B44" w:rsidP="00991382">
      <w:pPr>
        <w:pStyle w:val="INDICATORNUMBER"/>
        <w:sectPr w:rsidR="00951B44" w:rsidSect="00644696">
          <w:headerReference w:type="default" r:id="rId38"/>
          <w:headerReference w:type="first" r:id="rId3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0A81EBEF"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176557C3"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11969AF7"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4C1F703A" w14:textId="77777777" w:rsidR="005D3A75" w:rsidRPr="00BF74E2" w:rsidRDefault="005D3A75" w:rsidP="005D3A75">
            <w:pPr>
              <w:pStyle w:val="Heading2"/>
              <w:outlineLvl w:val="1"/>
              <w:rPr>
                <w:rStyle w:val="IntenseEmphasis"/>
                <w:i w:val="0"/>
                <w:iCs w:val="0"/>
                <w:color w:val="008CD0"/>
              </w:rPr>
            </w:pPr>
            <w:bookmarkStart w:id="9" w:name="_Toc367891488"/>
            <w:r>
              <w:t>Post-investment (monitoring and active ownership)</w:t>
            </w:r>
            <w:bookmarkEnd w:id="9"/>
          </w:p>
        </w:tc>
      </w:tr>
    </w:tbl>
    <w:p w14:paraId="5E91DA43" w14:textId="77777777" w:rsidR="005D3A75"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F44B1D" w14:paraId="6CA8FFBA" w14:textId="77777777" w:rsidTr="0074410D">
        <w:trPr>
          <w:trHeight w:val="387"/>
        </w:trPr>
        <w:tc>
          <w:tcPr>
            <w:tcW w:w="709" w:type="dxa"/>
          </w:tcPr>
          <w:p w14:paraId="2F1630BC" w14:textId="77777777" w:rsidR="00721283" w:rsidRPr="00ED1D5A" w:rsidRDefault="00721283" w:rsidP="0074410D">
            <w:pPr>
              <w:pStyle w:val="ModuleSubSectionHeading"/>
              <w:ind w:left="0"/>
              <w:rPr>
                <w:rStyle w:val="IntenseEmphasis"/>
                <w:b/>
                <w:bCs w:val="0"/>
                <w:i w:val="0"/>
                <w:iCs w:val="0"/>
                <w:color w:val="FFFFFF" w:themeColor="background1"/>
              </w:rPr>
            </w:pPr>
            <w:r>
              <w:rPr>
                <w:b w:val="0"/>
                <w:noProof/>
              </w:rPr>
              <w:drawing>
                <wp:inline distT="0" distB="0" distL="0" distR="0" wp14:anchorId="42BE70E7" wp14:editId="1EFE2DFA">
                  <wp:extent cx="330200" cy="330200"/>
                  <wp:effectExtent l="0" t="0" r="0" b="0"/>
                  <wp:docPr id="3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1DE8E4D6" w14:textId="77777777" w:rsidR="00721283" w:rsidRPr="00041E34" w:rsidRDefault="00721283" w:rsidP="00721283">
            <w:pPr>
              <w:pStyle w:val="Heading3"/>
              <w:outlineLvl w:val="2"/>
              <w:rPr>
                <w:rStyle w:val="IntenseEmphasis"/>
                <w:b/>
                <w:bCs/>
                <w:i w:val="0"/>
                <w:iCs w:val="0"/>
                <w:color w:val="FFFFFF" w:themeColor="background1"/>
              </w:rPr>
            </w:pPr>
            <w:bookmarkStart w:id="10" w:name="_Toc361412120"/>
            <w:bookmarkStart w:id="11" w:name="_Toc367891489"/>
            <w:r w:rsidRPr="00041E34">
              <w:rPr>
                <w:rStyle w:val="IntenseEmphasis"/>
                <w:b/>
                <w:bCs/>
                <w:i w:val="0"/>
                <w:iCs w:val="0"/>
                <w:color w:val="FFFFFF" w:themeColor="background1"/>
              </w:rPr>
              <w:t>OVERVIEW</w:t>
            </w:r>
            <w:bookmarkEnd w:id="10"/>
            <w:bookmarkEnd w:id="11"/>
          </w:p>
        </w:tc>
      </w:tr>
    </w:tbl>
    <w:p w14:paraId="51809976" w14:textId="77777777" w:rsidR="00721283"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62F3479F"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3A3430E"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34A51816"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E74131F"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C339F7"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56A36612"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0383B7C" w14:textId="77777777" w:rsidR="00A158FF" w:rsidRPr="00356CDA" w:rsidRDefault="00B471A9"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A158FF">
              <w:rPr>
                <w:rStyle w:val="IntenseEmphasis"/>
                <w:i w:val="0"/>
                <w:color w:val="FFFFFF" w:themeColor="background1"/>
              </w:rPr>
              <w:t xml:space="preserve"> 1</w:t>
            </w:r>
            <w:r>
              <w:rPr>
                <w:rStyle w:val="IntenseEmphasis"/>
                <w:i w:val="0"/>
                <w:color w:val="FFFFFF" w:themeColor="background1"/>
              </w:rPr>
              <w:t>4</w:t>
            </w:r>
          </w:p>
        </w:tc>
        <w:tc>
          <w:tcPr>
            <w:tcW w:w="3402" w:type="dxa"/>
          </w:tcPr>
          <w:p w14:paraId="17CF143D"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3964479" w14:textId="77777777" w:rsidR="00A158FF" w:rsidRPr="00A57E01"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BC68982"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2803AEE2"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14:paraId="3EB917C7" w14:textId="77777777" w:rsidTr="00AC6B9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045AC988" w14:textId="77777777" w:rsidR="003401A7" w:rsidRPr="00903B63" w:rsidRDefault="00D011B1" w:rsidP="005D3A75">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3401A7">
              <w:rPr>
                <w:rStyle w:val="IntenseEmphasis"/>
                <w:i w:val="0"/>
                <w:color w:val="FFFFFF" w:themeColor="background1"/>
              </w:rPr>
              <w:t xml:space="preserve"> 1</w:t>
            </w:r>
            <w:r>
              <w:rPr>
                <w:rStyle w:val="IntenseEmphasis"/>
                <w:i w:val="0"/>
                <w:color w:val="FFFFFF" w:themeColor="background1"/>
              </w:rPr>
              <w:t>4</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1C00A81A"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14:paraId="1DE1C639"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5B78088" w14:textId="77777777" w:rsidR="003401A7" w:rsidRPr="000D72DF" w:rsidRDefault="00D011B1" w:rsidP="005D3A75">
            <w:pPr>
              <w:pStyle w:val="INDICATORNUMBER"/>
              <w:rPr>
                <w:rStyle w:val="IntenseEmphasis"/>
                <w:b/>
                <w:bCs w:val="0"/>
                <w:i w:val="0"/>
                <w:iCs w:val="0"/>
              </w:rPr>
            </w:pPr>
            <w:r>
              <w:rPr>
                <w:rStyle w:val="IntenseEmphasis"/>
                <w:b/>
                <w:bCs w:val="0"/>
                <w:i w:val="0"/>
                <w:iCs w:val="0"/>
                <w:color w:val="595959"/>
              </w:rPr>
              <w:t>PR 14</w:t>
            </w:r>
            <w:r w:rsidR="003401A7">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29AC1AAF" w14:textId="77777777" w:rsidR="003401A7" w:rsidRPr="00D011B1" w:rsidRDefault="00D011B1"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011B1">
              <w:t>Indicate if your organisation, and/or property managers, consider</w:t>
            </w:r>
            <w:r w:rsidR="00025B6B">
              <w:t>s</w:t>
            </w:r>
            <w:r w:rsidRPr="00D011B1">
              <w:t xml:space="preserve"> ESG issues in post-investment activities relating to your property assets.</w:t>
            </w:r>
          </w:p>
        </w:tc>
      </w:tr>
      <w:tr w:rsidR="003401A7" w14:paraId="29A4FC7C" w14:textId="77777777" w:rsidTr="000D22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681A1A02"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91FE7BC"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67B0C7A"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4DA04DFE"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AC105B0" w14:textId="77777777" w:rsidR="003401A7" w:rsidRDefault="00F03FE6" w:rsidP="005D3A75">
            <w:pPr>
              <w:pStyle w:val="INDICATORNUMBER"/>
              <w:rPr>
                <w:rStyle w:val="IntenseEmphasis"/>
                <w:b/>
                <w:bCs w:val="0"/>
                <w:i w:val="0"/>
                <w:iCs w:val="0"/>
                <w:color w:val="595959"/>
              </w:rPr>
            </w:pPr>
            <w:r>
              <w:rPr>
                <w:rStyle w:val="IntenseEmphasis"/>
                <w:b/>
                <w:bCs w:val="0"/>
                <w:i w:val="0"/>
                <w:iCs w:val="0"/>
                <w:color w:val="595959"/>
              </w:rPr>
              <w:t>PR 14</w:t>
            </w:r>
            <w:r w:rsidR="003401A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2259A40F" w14:textId="77777777" w:rsidR="003401A7" w:rsidRPr="00F03FE6" w:rsidRDefault="00F03FE6" w:rsidP="00606819">
            <w:pPr>
              <w:pStyle w:val="INDICATORTEXT"/>
              <w:cnfStyle w:val="000000100000" w:firstRow="0" w:lastRow="0" w:firstColumn="0" w:lastColumn="0" w:oddVBand="0" w:evenVBand="0" w:oddHBand="1" w:evenHBand="0" w:firstRowFirstColumn="0" w:firstRowLastColumn="0" w:lastRowFirstColumn="0" w:lastRowLastColumn="0"/>
            </w:pPr>
            <w:r w:rsidRPr="00F03FE6">
              <w:t xml:space="preserve">Indicate </w:t>
            </w:r>
            <w:r w:rsidR="00606819">
              <w:t>whether</w:t>
            </w:r>
            <w:r w:rsidRPr="00F03FE6">
              <w:t xml:space="preserve"> your organisation, and/or property managers, considers ESG issues in the following post-investment activities relating to your property assets.</w:t>
            </w:r>
          </w:p>
        </w:tc>
      </w:tr>
      <w:tr w:rsidR="003401A7" w14:paraId="1560958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89A91DE"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E12C26D" w14:textId="77777777" w:rsidR="00F03FE6" w:rsidRPr="00F03FE6"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property monitoring and management</w:t>
            </w:r>
          </w:p>
          <w:p w14:paraId="4796C13F" w14:textId="77777777" w:rsidR="00F03FE6" w:rsidRPr="00F03FE6"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property developments and refurbishments</w:t>
            </w:r>
          </w:p>
          <w:p w14:paraId="7684B419" w14:textId="77777777" w:rsidR="00F03FE6" w:rsidRPr="00F03FE6"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property occupier engagements</w:t>
            </w:r>
          </w:p>
          <w:p w14:paraId="1D6C3D68" w14:textId="77777777" w:rsidR="00F03FE6" w:rsidRPr="00F03FE6"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community engagements related to our properties</w:t>
            </w:r>
          </w:p>
          <w:p w14:paraId="4FD92219" w14:textId="77777777" w:rsidR="003401A7" w:rsidRPr="001C0916" w:rsidRDefault="00F03FE6" w:rsidP="00F03FE6">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We consider ESG issues in other post-investment activities, specify</w:t>
            </w:r>
            <w:r w:rsidR="00EE206F">
              <w:t>__________</w:t>
            </w:r>
          </w:p>
        </w:tc>
      </w:tr>
      <w:tr w:rsidR="004B6C17" w14:paraId="40E63D13" w14:textId="77777777" w:rsidTr="00F03FE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4EC77DD" w14:textId="77777777" w:rsidR="004B6C17" w:rsidRDefault="00F03FE6" w:rsidP="005D3A75">
            <w:pPr>
              <w:pStyle w:val="INDICATORNUMBER"/>
              <w:rPr>
                <w:rStyle w:val="IntenseEmphasis"/>
                <w:b/>
                <w:bCs w:val="0"/>
                <w:i w:val="0"/>
                <w:iCs w:val="0"/>
                <w:color w:val="595959"/>
              </w:rPr>
            </w:pPr>
            <w:r>
              <w:rPr>
                <w:rStyle w:val="IntenseEmphasis"/>
                <w:b/>
                <w:bCs w:val="0"/>
                <w:i w:val="0"/>
                <w:iCs w:val="0"/>
                <w:color w:val="595959"/>
              </w:rPr>
              <w:t>PR 14</w:t>
            </w:r>
            <w:r w:rsidR="004B6C17">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74A6D41B" w14:textId="77777777" w:rsidR="004B6C17"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F03FE6">
              <w:t>Describe how your organisation, and/or property managers, considers ESG issues in post-investment activities related to your property assets.</w:t>
            </w:r>
          </w:p>
          <w:p w14:paraId="30836D7C" w14:textId="77777777" w:rsidR="00F03FE6" w:rsidRPr="00F03FE6"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14:paraId="05D7311F" w14:textId="77777777" w:rsidTr="00F03FE6">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67107B86" w14:textId="77777777" w:rsidR="00F03FE6" w:rsidRDefault="00F03FE6"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A412533" w14:textId="77777777" w:rsidR="00F03FE6" w:rsidRPr="00F03FE6"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0D22BF" w14:paraId="59664752" w14:textId="77777777" w:rsidTr="00F03FE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61B6095" w14:textId="77777777" w:rsidR="000D22BF" w:rsidRPr="00AE100E" w:rsidRDefault="006C3B37" w:rsidP="005D3A75">
            <w:pPr>
              <w:pStyle w:val="INDICATORNUMBER"/>
              <w:rPr>
                <w:rStyle w:val="IntenseEmphasis"/>
                <w:b/>
                <w:bCs w:val="0"/>
                <w:i w:val="0"/>
                <w:iCs w:val="0"/>
                <w:color w:val="595959"/>
              </w:rPr>
            </w:pPr>
            <w:r>
              <w:rPr>
                <w:rStyle w:val="IntenseEmphasis"/>
                <w:b/>
                <w:bCs w:val="0"/>
                <w:i w:val="0"/>
                <w:iCs w:val="0"/>
                <w:color w:val="595959"/>
              </w:rPr>
              <w:t>PR</w:t>
            </w:r>
            <w:r w:rsidR="000D22BF">
              <w:rPr>
                <w:rStyle w:val="IntenseEmphasis"/>
                <w:b/>
                <w:bCs w:val="0"/>
                <w:i w:val="0"/>
                <w:iCs w:val="0"/>
                <w:color w:val="595959"/>
              </w:rPr>
              <w:t xml:space="preserve"> </w:t>
            </w:r>
            <w:r>
              <w:rPr>
                <w:rStyle w:val="IntenseEmphasis"/>
                <w:b/>
                <w:bCs w:val="0"/>
                <w:i w:val="0"/>
                <w:iCs w:val="0"/>
                <w:color w:val="595959"/>
              </w:rPr>
              <w:t>14</w:t>
            </w:r>
            <w:r w:rsidR="00F25820">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17ECCDAA"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69E7AFF"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5EE385ED"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BA981AE"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54A6457"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E34C0EB" w14:textId="77777777" w:rsidR="003401A7"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25820" w14:paraId="06272267"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B64AFA8" w14:textId="77777777" w:rsidR="00F25820" w:rsidRPr="00DC20FA" w:rsidRDefault="00A11A5B"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F25820">
              <w:rPr>
                <w:rStyle w:val="IntenseEmphasis"/>
                <w:b w:val="0"/>
                <w:i w:val="0"/>
                <w:color w:val="FFFFFF" w:themeColor="background1"/>
              </w:rPr>
              <w:t xml:space="preserve"> 1</w:t>
            </w:r>
            <w:r>
              <w:rPr>
                <w:rStyle w:val="IntenseEmphasis"/>
                <w:b w:val="0"/>
                <w:i w:val="0"/>
                <w:color w:val="FFFFFF" w:themeColor="background1"/>
              </w:rPr>
              <w:t>4</w:t>
            </w:r>
          </w:p>
        </w:tc>
        <w:tc>
          <w:tcPr>
            <w:tcW w:w="8075" w:type="dxa"/>
          </w:tcPr>
          <w:p w14:paraId="73B4D4BD" w14:textId="77777777" w:rsidR="00F25820" w:rsidRPr="00DC20FA"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F25820" w:rsidRPr="00D5451C" w14:paraId="6667EFB1"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4E5BF94" w14:textId="77777777" w:rsidR="00F25820" w:rsidRPr="000D72DF" w:rsidRDefault="00A11A5B" w:rsidP="005D3A75">
            <w:pPr>
              <w:pStyle w:val="INDICATORNUMBER"/>
              <w:rPr>
                <w:rStyle w:val="IntenseEmphasis"/>
                <w:b/>
                <w:bCs w:val="0"/>
                <w:i w:val="0"/>
                <w:iCs w:val="0"/>
              </w:rPr>
            </w:pPr>
            <w:r>
              <w:rPr>
                <w:rStyle w:val="IntenseEmphasis"/>
                <w:b/>
                <w:bCs w:val="0"/>
                <w:i w:val="0"/>
                <w:iCs w:val="0"/>
                <w:color w:val="595959"/>
              </w:rPr>
              <w:t>PR</w:t>
            </w:r>
            <w:r w:rsidR="00F25820">
              <w:rPr>
                <w:rStyle w:val="IntenseEmphasis"/>
                <w:b/>
                <w:bCs w:val="0"/>
                <w:i w:val="0"/>
                <w:iCs w:val="0"/>
                <w:color w:val="595959"/>
              </w:rPr>
              <w:t xml:space="preserve"> 1</w:t>
            </w:r>
            <w:r>
              <w:rPr>
                <w:rStyle w:val="IntenseEmphasis"/>
                <w:b/>
                <w:bCs w:val="0"/>
                <w:i w:val="0"/>
                <w:iCs w:val="0"/>
                <w:color w:val="595959"/>
              </w:rPr>
              <w:t>4</w:t>
            </w:r>
          </w:p>
        </w:tc>
        <w:tc>
          <w:tcPr>
            <w:tcW w:w="8075" w:type="dxa"/>
            <w:tcBorders>
              <w:bottom w:val="single" w:sz="4" w:space="0" w:color="A6A6A6"/>
            </w:tcBorders>
          </w:tcPr>
          <w:p w14:paraId="4304033E" w14:textId="77777777" w:rsidR="00F25820" w:rsidRPr="008C055A" w:rsidRDefault="00A11A5B" w:rsidP="005D3A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A11A5B">
              <w:t>This indicator refers to the consideration of ESG issues in active property monitoring and management processes and activities.</w:t>
            </w:r>
          </w:p>
        </w:tc>
      </w:tr>
      <w:tr w:rsidR="00F25820" w:rsidRPr="00D5451C" w14:paraId="46FC16B9"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4C8FD19" w14:textId="77777777" w:rsidR="00F25820" w:rsidRPr="000D72DF" w:rsidRDefault="00A11A5B" w:rsidP="005D3A75">
            <w:pPr>
              <w:pStyle w:val="INDICATORNUMBER"/>
              <w:rPr>
                <w:rStyle w:val="IntenseEmphasis"/>
                <w:b/>
                <w:bCs w:val="0"/>
                <w:i w:val="0"/>
                <w:iCs w:val="0"/>
              </w:rPr>
            </w:pPr>
            <w:r>
              <w:rPr>
                <w:rStyle w:val="IntenseEmphasis"/>
                <w:b/>
                <w:bCs w:val="0"/>
                <w:i w:val="0"/>
                <w:iCs w:val="0"/>
                <w:color w:val="595959"/>
              </w:rPr>
              <w:t>PR 14</w:t>
            </w:r>
            <w:r w:rsidR="00F25820">
              <w:rPr>
                <w:rStyle w:val="IntenseEmphasis"/>
                <w:b/>
                <w:bCs w:val="0"/>
                <w:i w:val="0"/>
                <w:iCs w:val="0"/>
                <w:color w:val="595959"/>
              </w:rPr>
              <w:t>.2</w:t>
            </w:r>
          </w:p>
        </w:tc>
        <w:tc>
          <w:tcPr>
            <w:tcW w:w="8075" w:type="dxa"/>
            <w:tcBorders>
              <w:top w:val="single" w:sz="4" w:space="0" w:color="A6A6A6"/>
              <w:bottom w:val="single" w:sz="4" w:space="0" w:color="A6A6A6"/>
            </w:tcBorders>
          </w:tcPr>
          <w:p w14:paraId="4B058CFC" w14:textId="77777777" w:rsidR="00F25820" w:rsidRPr="00D37B0D" w:rsidRDefault="00A11A5B" w:rsidP="0060681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A11A5B">
              <w:t>If you have a policy and procedures to address ESG issues in the development and refurbishment of your assets but did not apply it in the reporting year since no developments and refurbishments of property assets were on</w:t>
            </w:r>
            <w:r w:rsidR="00C9638E">
              <w:t>-</w:t>
            </w:r>
            <w:r w:rsidRPr="00A11A5B">
              <w:t>going, you should still select ‘We consider ESG issues in property development and refurbishments’.</w:t>
            </w:r>
          </w:p>
        </w:tc>
      </w:tr>
      <w:tr w:rsidR="00F25820" w:rsidRPr="00D5451C" w14:paraId="1552F9A1"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8E23D5D" w14:textId="77777777" w:rsidR="00F25820" w:rsidRDefault="00A11A5B" w:rsidP="005D3A75">
            <w:pPr>
              <w:pStyle w:val="INDICATORNUMBER"/>
              <w:rPr>
                <w:rStyle w:val="IntenseEmphasis"/>
                <w:b/>
                <w:bCs w:val="0"/>
                <w:i w:val="0"/>
                <w:iCs w:val="0"/>
                <w:color w:val="595959"/>
              </w:rPr>
            </w:pPr>
            <w:r>
              <w:rPr>
                <w:rStyle w:val="IntenseEmphasis"/>
                <w:b/>
                <w:bCs w:val="0"/>
                <w:i w:val="0"/>
                <w:iCs w:val="0"/>
                <w:color w:val="595959"/>
              </w:rPr>
              <w:lastRenderedPageBreak/>
              <w:t>PR 14</w:t>
            </w:r>
            <w:r w:rsidR="00F25820">
              <w:rPr>
                <w:rStyle w:val="IntenseEmphasis"/>
                <w:b/>
                <w:bCs w:val="0"/>
                <w:i w:val="0"/>
                <w:iCs w:val="0"/>
                <w:color w:val="595959"/>
              </w:rPr>
              <w:t>.3</w:t>
            </w:r>
          </w:p>
        </w:tc>
        <w:tc>
          <w:tcPr>
            <w:tcW w:w="8075" w:type="dxa"/>
            <w:tcBorders>
              <w:top w:val="single" w:sz="4" w:space="0" w:color="A6A6A6"/>
              <w:bottom w:val="single" w:sz="4" w:space="0" w:color="A6A6A6"/>
            </w:tcBorders>
          </w:tcPr>
          <w:p w14:paraId="124B7407" w14:textId="77777777" w:rsidR="00A11A5B" w:rsidRPr="00AA5CF0" w:rsidRDefault="00A11A5B"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You may outline how you consider ESG issues in the different areas and associated activities. For example, you can describe whether your organisation, your property managers and/or your joint venture partners have the main responsibility for the different areas of property investment monitoring and implementation. If you are a minority investor, your description can cover how you influence partners and/or their property managers to consider ESG issues in their monitoring and management processes and activities.</w:t>
            </w:r>
          </w:p>
          <w:p w14:paraId="39137D9A" w14:textId="77777777" w:rsidR="00F25820" w:rsidRPr="00F25820" w:rsidRDefault="00A11A5B" w:rsidP="00606819">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 xml:space="preserve">You may also outline whether you have specific guidelines where operating programmes, plans and short- or long-term goals for these activities are captured and described. </w:t>
            </w:r>
            <w:r w:rsidR="00606819">
              <w:rPr>
                <w:szCs w:val="18"/>
              </w:rPr>
              <w:t xml:space="preserve">More details per area of implementation can be reported in respective sub-section [15-20]. </w:t>
            </w:r>
          </w:p>
        </w:tc>
      </w:tr>
      <w:tr w:rsidR="00F25820" w:rsidRPr="00D5451C" w14:paraId="5128A819" w14:textId="77777777" w:rsidTr="00E340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890A3A4" w14:textId="77777777" w:rsidR="00F25820" w:rsidRPr="00D37B0D" w:rsidRDefault="00F25820" w:rsidP="005D3A75">
            <w:pPr>
              <w:pStyle w:val="INDICATORTEXT"/>
              <w:jc w:val="both"/>
              <w:rPr>
                <w:b/>
              </w:rPr>
            </w:pPr>
            <w:r>
              <w:rPr>
                <w:b/>
              </w:rPr>
              <w:t>LOGIC</w:t>
            </w:r>
          </w:p>
        </w:tc>
      </w:tr>
      <w:tr w:rsidR="00F25820" w:rsidRPr="00D5451C" w14:paraId="78A17A3C" w14:textId="77777777" w:rsidTr="0006182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14A6023" w14:textId="77777777" w:rsidR="00F25820" w:rsidRPr="00D37B0D" w:rsidRDefault="00A11A5B" w:rsidP="005D3A75">
            <w:pPr>
              <w:pStyle w:val="INDICATORTEXT"/>
              <w:jc w:val="both"/>
              <w:rPr>
                <w:b/>
              </w:rPr>
            </w:pPr>
            <w:r>
              <w:rPr>
                <w:b/>
              </w:rPr>
              <w:t>PR</w:t>
            </w:r>
            <w:r w:rsidR="00F25820">
              <w:rPr>
                <w:b/>
              </w:rPr>
              <w:t xml:space="preserve"> </w:t>
            </w:r>
            <w:r w:rsidR="001A34A0">
              <w:rPr>
                <w:b/>
              </w:rPr>
              <w:t>1</w:t>
            </w:r>
            <w:r>
              <w:rPr>
                <w:b/>
              </w:rPr>
              <w:t>4</w:t>
            </w:r>
          </w:p>
        </w:tc>
        <w:tc>
          <w:tcPr>
            <w:tcW w:w="8075" w:type="dxa"/>
            <w:tcBorders>
              <w:top w:val="single" w:sz="4" w:space="0" w:color="A6A6A6"/>
              <w:bottom w:val="single" w:sz="4" w:space="0" w:color="A6A6A6"/>
            </w:tcBorders>
          </w:tcPr>
          <w:p w14:paraId="362A0711" w14:textId="77777777" w:rsidR="003F4D61" w:rsidRPr="004E4743" w:rsidRDefault="003F4D61" w:rsidP="004E4743">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t xml:space="preserve">, so your </w:t>
            </w:r>
            <w:r w:rsidR="00844878">
              <w:t>response</w:t>
            </w:r>
            <w:r>
              <w:t xml:space="preserve"> here determines which indicators within the post-investment section of this module (indicators [15–20]) are applicable. </w:t>
            </w:r>
          </w:p>
          <w:p w14:paraId="2BED6769" w14:textId="77777777" w:rsidR="00482404" w:rsidRDefault="003F4D61"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00804776">
              <w:rPr>
                <w:szCs w:val="18"/>
              </w:rPr>
              <w:t>f you report that your organisation does consider ESG issues in post-investment activities</w:t>
            </w:r>
            <w:r>
              <w:rPr>
                <w:szCs w:val="18"/>
              </w:rPr>
              <w:t xml:space="preserve"> in [14.1]</w:t>
            </w:r>
            <w:r w:rsidR="00804776">
              <w:rPr>
                <w:szCs w:val="18"/>
              </w:rPr>
              <w:t>, indicator [14.2] will be applicable, allowing you to indicate which activities</w:t>
            </w:r>
            <w:r w:rsidR="00D34DB8">
              <w:rPr>
                <w:szCs w:val="18"/>
              </w:rPr>
              <w:t xml:space="preserve"> </w:t>
            </w:r>
            <w:r w:rsidR="00602F8B">
              <w:rPr>
                <w:szCs w:val="18"/>
              </w:rPr>
              <w:t>are relevant to your approach</w:t>
            </w:r>
            <w:r w:rsidR="00804776">
              <w:rPr>
                <w:szCs w:val="18"/>
              </w:rPr>
              <w:t xml:space="preserve">. Indicator [14.3] will also be applicable, allowing you to describe the approach. </w:t>
            </w:r>
          </w:p>
          <w:p w14:paraId="671D71CE" w14:textId="77777777" w:rsidR="00804776" w:rsidRDefault="00804776"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the post-investment section, you will only be required to disclose information </w:t>
            </w:r>
            <w:r w:rsidR="00D34DB8">
              <w:rPr>
                <w:szCs w:val="18"/>
              </w:rPr>
              <w:t>relevant to</w:t>
            </w:r>
            <w:r w:rsidR="00482404">
              <w:rPr>
                <w:szCs w:val="18"/>
              </w:rPr>
              <w:t xml:space="preserve"> the information reported</w:t>
            </w:r>
            <w:r w:rsidR="00D34DB8">
              <w:rPr>
                <w:szCs w:val="18"/>
              </w:rPr>
              <w:t xml:space="preserve"> </w:t>
            </w:r>
            <w:r w:rsidR="00025B6B">
              <w:rPr>
                <w:szCs w:val="18"/>
              </w:rPr>
              <w:t>in</w:t>
            </w:r>
            <w:r w:rsidR="00D34DB8">
              <w:rPr>
                <w:szCs w:val="18"/>
              </w:rPr>
              <w:t xml:space="preserve"> [14.2]. Specifically, if you report; </w:t>
            </w:r>
          </w:p>
          <w:p w14:paraId="09CC9FEA" w14:textId="77777777" w:rsidR="00D34DB8" w:rsidRDefault="00D34DB8" w:rsidP="004E4743">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4E4743">
              <w:rPr>
                <w:szCs w:val="18"/>
              </w:rPr>
              <w:t>We consider ESG issues in prop</w:t>
            </w:r>
            <w:r w:rsidRPr="001D215A">
              <w:rPr>
                <w:szCs w:val="18"/>
              </w:rPr>
              <w:t>erty monitoring and management</w:t>
            </w:r>
            <w:r>
              <w:rPr>
                <w:szCs w:val="18"/>
              </w:rPr>
              <w:t xml:space="preserve">’, </w:t>
            </w:r>
            <w:r w:rsidRPr="004E4743">
              <w:rPr>
                <w:szCs w:val="18"/>
              </w:rPr>
              <w:t xml:space="preserve">the </w:t>
            </w:r>
            <w:r w:rsidRPr="001D215A">
              <w:rPr>
                <w:szCs w:val="18"/>
              </w:rPr>
              <w:t>property monitoring and management section ([15] and [16]) is applicable</w:t>
            </w:r>
            <w:r>
              <w:rPr>
                <w:szCs w:val="18"/>
              </w:rPr>
              <w:t xml:space="preserve">. </w:t>
            </w:r>
          </w:p>
          <w:p w14:paraId="0FB3F56C" w14:textId="77777777" w:rsidR="00D34DB8" w:rsidRPr="00380EB6" w:rsidRDefault="00D34DB8" w:rsidP="00D34DB8">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380EB6">
              <w:rPr>
                <w:szCs w:val="18"/>
              </w:rPr>
              <w:t>We consider ESG issues in property development</w:t>
            </w:r>
            <w:r>
              <w:rPr>
                <w:szCs w:val="18"/>
              </w:rPr>
              <w:t>s and refurbishments’, the p</w:t>
            </w:r>
            <w:r w:rsidRPr="00380EB6">
              <w:rPr>
                <w:szCs w:val="18"/>
              </w:rPr>
              <w:t>roperty developments and refurbishments section ([17]) is applicable</w:t>
            </w:r>
            <w:r>
              <w:rPr>
                <w:szCs w:val="18"/>
              </w:rPr>
              <w:t>.</w:t>
            </w:r>
          </w:p>
          <w:p w14:paraId="6B7D3A9D" w14:textId="77777777" w:rsidR="00D34DB8" w:rsidRDefault="00D34DB8" w:rsidP="001D215A">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AA5CF0">
              <w:rPr>
                <w:szCs w:val="18"/>
              </w:rPr>
              <w:t>We consider ESG issues i</w:t>
            </w:r>
            <w:r>
              <w:rPr>
                <w:szCs w:val="18"/>
              </w:rPr>
              <w:t>n property occupier engagements’,</w:t>
            </w:r>
            <w:r w:rsidRPr="00AA5CF0">
              <w:rPr>
                <w:szCs w:val="18"/>
              </w:rPr>
              <w:t xml:space="preserve"> </w:t>
            </w:r>
            <w:r>
              <w:rPr>
                <w:szCs w:val="18"/>
              </w:rPr>
              <w:t>the o</w:t>
            </w:r>
            <w:r w:rsidRPr="00380EB6">
              <w:rPr>
                <w:szCs w:val="18"/>
              </w:rPr>
              <w:t xml:space="preserve">ccupier engagement section ([18] and [19]) </w:t>
            </w:r>
            <w:r>
              <w:rPr>
                <w:szCs w:val="18"/>
              </w:rPr>
              <w:t xml:space="preserve">is </w:t>
            </w:r>
            <w:r w:rsidRPr="00380EB6">
              <w:rPr>
                <w:szCs w:val="18"/>
              </w:rPr>
              <w:t>applicable</w:t>
            </w:r>
            <w:r>
              <w:rPr>
                <w:szCs w:val="18"/>
              </w:rPr>
              <w:t>.</w:t>
            </w:r>
          </w:p>
          <w:p w14:paraId="180A951A" w14:textId="77777777" w:rsidR="00D34DB8" w:rsidRDefault="00D34DB8" w:rsidP="001D215A">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AA5CF0">
              <w:rPr>
                <w:szCs w:val="18"/>
              </w:rPr>
              <w:t>We consider ESG issues in community engagements related to our properties</w:t>
            </w:r>
            <w:r>
              <w:rPr>
                <w:szCs w:val="18"/>
              </w:rPr>
              <w:t xml:space="preserve">’, the community engagement section ([20]) will be applicable. </w:t>
            </w:r>
          </w:p>
          <w:p w14:paraId="7EA70501" w14:textId="77777777" w:rsidR="00804776" w:rsidRDefault="00D34DB8"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 may provide additional information in </w:t>
            </w:r>
            <w:r>
              <w:rPr>
                <w:szCs w:val="18"/>
              </w:rPr>
              <w:t>[</w:t>
            </w:r>
            <w:r w:rsidRPr="00AA5CF0">
              <w:rPr>
                <w:szCs w:val="18"/>
              </w:rPr>
              <w:t>14.2</w:t>
            </w:r>
            <w:r>
              <w:rPr>
                <w:szCs w:val="18"/>
              </w:rPr>
              <w:t>]</w:t>
            </w:r>
            <w:r w:rsidRPr="00AA5CF0">
              <w:rPr>
                <w:szCs w:val="18"/>
              </w:rPr>
              <w:t xml:space="preserve"> on any other areas of post-monitoring and RI implemen</w:t>
            </w:r>
            <w:r>
              <w:rPr>
                <w:szCs w:val="18"/>
              </w:rPr>
              <w:t xml:space="preserve">tation that are relevant to you. </w:t>
            </w:r>
          </w:p>
          <w:p w14:paraId="0F6AF57C" w14:textId="77777777" w:rsidR="00F25820" w:rsidRPr="00D37B0D" w:rsidRDefault="00804776" w:rsidP="00025B6B">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 xml:space="preserve">If you report </w:t>
            </w:r>
            <w:r w:rsidR="00025B6B">
              <w:rPr>
                <w:szCs w:val="18"/>
              </w:rPr>
              <w:t xml:space="preserve">in </w:t>
            </w:r>
            <w:r>
              <w:rPr>
                <w:szCs w:val="18"/>
              </w:rPr>
              <w:t xml:space="preserve">[14.1] that your organisation does not consider ESG issues in post-investment activities, indicators [15-20] will not be applicable. </w:t>
            </w:r>
            <w:r w:rsidR="00A11A5B" w:rsidRPr="00AA5CF0">
              <w:rPr>
                <w:szCs w:val="18"/>
              </w:rPr>
              <w:t xml:space="preserve"> </w:t>
            </w:r>
          </w:p>
        </w:tc>
      </w:tr>
      <w:tr w:rsidR="00061825" w:rsidRPr="00D5451C" w14:paraId="503EB529" w14:textId="77777777" w:rsidTr="00485C1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1FEB96D" w14:textId="77777777" w:rsidR="00061825" w:rsidRPr="00D37B0D" w:rsidRDefault="00061825" w:rsidP="00485C17">
            <w:pPr>
              <w:pStyle w:val="INDICATORTEXT"/>
              <w:jc w:val="both"/>
              <w:rPr>
                <w:b/>
              </w:rPr>
            </w:pPr>
            <w:r>
              <w:rPr>
                <w:b/>
              </w:rPr>
              <w:t>Assessment</w:t>
            </w:r>
          </w:p>
        </w:tc>
      </w:tr>
      <w:tr w:rsidR="00061825" w:rsidRPr="00D5451C" w14:paraId="31331A12" w14:textId="77777777" w:rsidTr="00485C1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FDC917A" w14:textId="77777777" w:rsidR="00061825" w:rsidRDefault="00061825" w:rsidP="00485C17">
            <w:pPr>
              <w:pStyle w:val="INDICATORTEXT"/>
              <w:jc w:val="both"/>
              <w:rPr>
                <w:b/>
              </w:rPr>
            </w:pPr>
            <w:r>
              <w:rPr>
                <w:b/>
              </w:rPr>
              <w:t>PR 14</w:t>
            </w:r>
          </w:p>
        </w:tc>
        <w:tc>
          <w:tcPr>
            <w:tcW w:w="8075" w:type="dxa"/>
            <w:tcBorders>
              <w:top w:val="single" w:sz="4" w:space="0" w:color="A6A6A6"/>
              <w:bottom w:val="single" w:sz="4" w:space="0" w:color="0070C0"/>
            </w:tcBorders>
          </w:tcPr>
          <w:p w14:paraId="6EBCC810" w14:textId="77777777" w:rsidR="00061825" w:rsidRDefault="00061825" w:rsidP="00485C1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 but a ‘N</w:t>
            </w:r>
            <w:r w:rsidRPr="00FF1848">
              <w:rPr>
                <w:szCs w:val="18"/>
              </w:rPr>
              <w:t xml:space="preserve">o’ response </w:t>
            </w:r>
            <w:r>
              <w:rPr>
                <w:szCs w:val="18"/>
              </w:rPr>
              <w:t xml:space="preserve">in [14.1] </w:t>
            </w:r>
            <w:r w:rsidRPr="00FF1848">
              <w:rPr>
                <w:szCs w:val="18"/>
              </w:rPr>
              <w:t>will result in a zero score for the whole of the p</w:t>
            </w:r>
            <w:r>
              <w:rPr>
                <w:szCs w:val="18"/>
              </w:rPr>
              <w:t>ost</w:t>
            </w:r>
            <w:r w:rsidRPr="00FF1848">
              <w:rPr>
                <w:szCs w:val="18"/>
              </w:rPr>
              <w:t>-investment section.</w:t>
            </w:r>
            <w:r>
              <w:rPr>
                <w:szCs w:val="18"/>
              </w:rPr>
              <w:t xml:space="preserve"> </w:t>
            </w:r>
          </w:p>
          <w:p w14:paraId="4F178402" w14:textId="77777777" w:rsidR="00061825" w:rsidRPr="000E05F7" w:rsidRDefault="00061825" w:rsidP="00485C1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t xml:space="preserve">In [14.2], if you report that you do not consider ESG in the </w:t>
            </w:r>
            <w:r w:rsidRPr="0092241F">
              <w:t>‘</w:t>
            </w:r>
            <w:r w:rsidRPr="004E4743">
              <w:rPr>
                <w:szCs w:val="18"/>
              </w:rPr>
              <w:t>prop</w:t>
            </w:r>
            <w:r w:rsidRPr="001D215A">
              <w:rPr>
                <w:szCs w:val="18"/>
              </w:rPr>
              <w:t>erty monitoring and management</w:t>
            </w:r>
            <w:r w:rsidRPr="009E048B">
              <w:t>’</w:t>
            </w:r>
            <w:r w:rsidRPr="0092241F">
              <w:t xml:space="preserve">, </w:t>
            </w:r>
            <w:r>
              <w:t>‘</w:t>
            </w:r>
            <w:r w:rsidRPr="00380EB6">
              <w:rPr>
                <w:szCs w:val="18"/>
              </w:rPr>
              <w:t>property development</w:t>
            </w:r>
            <w:r>
              <w:rPr>
                <w:szCs w:val="18"/>
              </w:rPr>
              <w:t>s and refurbishments</w:t>
            </w:r>
            <w:r w:rsidRPr="009E048B">
              <w:t>’</w:t>
            </w:r>
            <w:r>
              <w:t>, ‘</w:t>
            </w:r>
            <w:r>
              <w:rPr>
                <w:szCs w:val="18"/>
              </w:rPr>
              <w:t xml:space="preserve">property occupier engagements’ </w:t>
            </w:r>
            <w:r>
              <w:t>and/or ‘</w:t>
            </w:r>
            <w:r w:rsidRPr="00AA5CF0">
              <w:rPr>
                <w:szCs w:val="18"/>
              </w:rPr>
              <w:t>community engagements related to our properties</w:t>
            </w:r>
            <w:r>
              <w:rPr>
                <w:szCs w:val="18"/>
              </w:rPr>
              <w:t>’</w:t>
            </w:r>
            <w:r>
              <w:t>’</w:t>
            </w:r>
            <w:r w:rsidRPr="009E048B">
              <w:t xml:space="preserve"> </w:t>
            </w:r>
            <w:r>
              <w:t>you will receive a zero score for that sub-section</w:t>
            </w:r>
            <w:r w:rsidRPr="0092241F">
              <w:t>.</w:t>
            </w:r>
          </w:p>
        </w:tc>
      </w:tr>
    </w:tbl>
    <w:p w14:paraId="3D0F3FB7" w14:textId="77777777" w:rsidR="00F25820" w:rsidRDefault="00F25820" w:rsidP="00AF6B62">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F6B62" w14:paraId="372BD499"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2736F77" w14:textId="77777777" w:rsidR="00AF6B62" w:rsidRPr="004720C4" w:rsidRDefault="00AF6B62" w:rsidP="0074410D">
            <w:pPr>
              <w:pStyle w:val="SectionIndicatorHeaderText"/>
              <w:rPr>
                <w:rStyle w:val="IntenseEmphasis"/>
                <w:b w:val="0"/>
                <w:bCs w:val="0"/>
                <w:i w:val="0"/>
                <w:iCs w:val="0"/>
              </w:rPr>
            </w:pPr>
            <w:r>
              <w:rPr>
                <w:rStyle w:val="IntenseEmphasis"/>
                <w:b w:val="0"/>
                <w:i w:val="0"/>
                <w:color w:val="FFFFFF" w:themeColor="background1"/>
              </w:rPr>
              <w:t>PR 1</w:t>
            </w:r>
            <w:r w:rsidR="00666AFB">
              <w:rPr>
                <w:rStyle w:val="IntenseEmphasis"/>
                <w:b w:val="0"/>
                <w:i w:val="0"/>
                <w:color w:val="FFFFFF" w:themeColor="background1"/>
              </w:rPr>
              <w:t>4</w:t>
            </w:r>
          </w:p>
        </w:tc>
        <w:tc>
          <w:tcPr>
            <w:tcW w:w="7087" w:type="dxa"/>
          </w:tcPr>
          <w:p w14:paraId="62AE12C4" w14:textId="77777777" w:rsidR="00AF6B62" w:rsidRDefault="00AF6B62"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F6B62" w:rsidRPr="00CF025D" w14:paraId="53E1EC81" w14:textId="77777777" w:rsidTr="0074410D">
        <w:tc>
          <w:tcPr>
            <w:cnfStyle w:val="001000000000" w:firstRow="0" w:lastRow="0" w:firstColumn="1" w:lastColumn="0" w:oddVBand="0" w:evenVBand="0" w:oddHBand="0" w:evenHBand="0" w:firstRowFirstColumn="0" w:firstRowLastColumn="0" w:lastRowFirstColumn="0" w:lastRowLastColumn="0"/>
            <w:tcW w:w="2127" w:type="dxa"/>
          </w:tcPr>
          <w:p w14:paraId="101CC468" w14:textId="77777777" w:rsidR="00AF6B62" w:rsidRPr="00534870" w:rsidRDefault="00AF6B62" w:rsidP="0074410D">
            <w:pPr>
              <w:pStyle w:val="INDICATORNUMBER"/>
              <w:rPr>
                <w:rFonts w:eastAsia="Calibri"/>
              </w:rPr>
            </w:pPr>
            <w:r w:rsidRPr="00AF6B62">
              <w:t>Occupier engagement</w:t>
            </w:r>
          </w:p>
        </w:tc>
        <w:tc>
          <w:tcPr>
            <w:tcW w:w="7087" w:type="dxa"/>
          </w:tcPr>
          <w:p w14:paraId="68867DD3" w14:textId="77777777" w:rsidR="00AF6B62" w:rsidRPr="00534870" w:rsidRDefault="00AF6B62" w:rsidP="0074410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F6B62">
              <w:rPr>
                <w:szCs w:val="18"/>
              </w:rPr>
              <w:t>Refers to direct interactions between landlords (or their property managers) and occupiers with the objective of influencing the occupier’s behaviour in relation to ESG issues.</w:t>
            </w:r>
          </w:p>
        </w:tc>
      </w:tr>
      <w:tr w:rsidR="00AF6B62" w:rsidRPr="00CF025D" w14:paraId="0CD51EDB" w14:textId="77777777" w:rsidTr="0074410D">
        <w:tc>
          <w:tcPr>
            <w:cnfStyle w:val="001000000000" w:firstRow="0" w:lastRow="0" w:firstColumn="1" w:lastColumn="0" w:oddVBand="0" w:evenVBand="0" w:oddHBand="0" w:evenHBand="0" w:firstRowFirstColumn="0" w:firstRowLastColumn="0" w:lastRowFirstColumn="0" w:lastRowLastColumn="0"/>
            <w:tcW w:w="2127" w:type="dxa"/>
          </w:tcPr>
          <w:p w14:paraId="79EA2659" w14:textId="77777777" w:rsidR="00AF6B62" w:rsidRPr="00AF6B62" w:rsidRDefault="00AF6B62" w:rsidP="00AF6B62">
            <w:pPr>
              <w:pStyle w:val="INDICATORNUMBER"/>
            </w:pPr>
            <w:r w:rsidRPr="00AA5CF0">
              <w:t>Community engagement</w:t>
            </w:r>
          </w:p>
        </w:tc>
        <w:tc>
          <w:tcPr>
            <w:tcW w:w="7087" w:type="dxa"/>
          </w:tcPr>
          <w:p w14:paraId="60237AC3" w14:textId="77777777" w:rsidR="00AF6B62" w:rsidRPr="00CC1F15" w:rsidRDefault="00AF6B62" w:rsidP="0074410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F6B62">
              <w:rPr>
                <w:szCs w:val="18"/>
              </w:rPr>
              <w:t>Refers to direct interactions between landlords (or their property managers) and stakeholders typically located near or affected by properties in relation to ESG issues.</w:t>
            </w:r>
          </w:p>
        </w:tc>
      </w:tr>
    </w:tbl>
    <w:p w14:paraId="29A1471F" w14:textId="77777777" w:rsidR="005714CE" w:rsidRDefault="005714CE">
      <w:pPr>
        <w:widowControl/>
        <w:autoSpaceDE/>
        <w:autoSpaceDN/>
        <w:adjustRightInd/>
        <w:spacing w:before="0" w:after="0" w:line="240" w:lineRule="auto"/>
        <w:rPr>
          <w:rFonts w:eastAsia="Times New Roman"/>
          <w:b/>
          <w:color w:val="595959"/>
          <w:sz w:val="18"/>
          <w:szCs w:val="18"/>
        </w:rPr>
        <w:sectPr w:rsidR="005714CE" w:rsidSect="00644696">
          <w:headerReference w:type="default" r:id="rId41"/>
          <w:headerReference w:type="first" r:id="rId42"/>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714CE" w:rsidRPr="00F44B1D" w14:paraId="1B3073DB" w14:textId="77777777" w:rsidTr="0074410D">
        <w:trPr>
          <w:trHeight w:val="387"/>
        </w:trPr>
        <w:tc>
          <w:tcPr>
            <w:tcW w:w="709" w:type="dxa"/>
          </w:tcPr>
          <w:p w14:paraId="2CF4F3C1" w14:textId="77777777" w:rsidR="005714CE" w:rsidRPr="00ED1D5A" w:rsidRDefault="005714CE"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C4368A5" wp14:editId="211275DC">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4C5077F" w14:textId="77777777" w:rsidR="005714CE" w:rsidRPr="00041E34" w:rsidRDefault="005714CE" w:rsidP="0074410D">
            <w:pPr>
              <w:pStyle w:val="Heading3"/>
              <w:outlineLvl w:val="2"/>
              <w:rPr>
                <w:rStyle w:val="IntenseEmphasis"/>
                <w:b/>
                <w:bCs/>
                <w:i w:val="0"/>
                <w:iCs w:val="0"/>
                <w:color w:val="FFFFFF" w:themeColor="background1"/>
              </w:rPr>
            </w:pPr>
            <w:bookmarkStart w:id="12" w:name="_Toc367891490"/>
            <w:r w:rsidRPr="005714CE">
              <w:t>PROPERTY MONITORING AND MANAGEMENT</w:t>
            </w:r>
            <w:bookmarkEnd w:id="12"/>
            <w:r w:rsidRPr="005714CE">
              <w:rPr>
                <w:i/>
                <w:iCs/>
              </w:rPr>
              <w:t xml:space="preserve"> </w:t>
            </w:r>
          </w:p>
        </w:tc>
      </w:tr>
    </w:tbl>
    <w:p w14:paraId="612DA798" w14:textId="77777777" w:rsidR="00F66166"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083D9F39"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D8ABCF0"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1F4B536D"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5541ADB"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8B97EDC"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6FBC1A44"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E2CF288" w14:textId="77777777" w:rsidR="003A4346" w:rsidRPr="00356CDA" w:rsidRDefault="004024A6"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173E36">
              <w:rPr>
                <w:rStyle w:val="IntenseEmphasis"/>
                <w:i w:val="0"/>
                <w:color w:val="FFFFFF" w:themeColor="background1"/>
              </w:rPr>
              <w:t xml:space="preserve"> </w:t>
            </w:r>
            <w:r w:rsidR="003A4346">
              <w:rPr>
                <w:rStyle w:val="IntenseEmphasis"/>
                <w:i w:val="0"/>
                <w:color w:val="FFFFFF" w:themeColor="background1"/>
              </w:rPr>
              <w:t>1</w:t>
            </w:r>
            <w:r>
              <w:rPr>
                <w:rStyle w:val="IntenseEmphasis"/>
                <w:i w:val="0"/>
                <w:color w:val="FFFFFF" w:themeColor="background1"/>
              </w:rPr>
              <w:t>5</w:t>
            </w:r>
          </w:p>
        </w:tc>
        <w:tc>
          <w:tcPr>
            <w:tcW w:w="3402" w:type="dxa"/>
          </w:tcPr>
          <w:p w14:paraId="54682101"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6732CFA"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FE7750B"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r w:rsidR="004024A6">
              <w:rPr>
                <w:rStyle w:val="IntenseEmphasis"/>
                <w:i w:val="0"/>
                <w:color w:val="FFFFFF" w:themeColor="background1"/>
              </w:rPr>
              <w:t>,3</w:t>
            </w:r>
          </w:p>
        </w:tc>
      </w:tr>
    </w:tbl>
    <w:p w14:paraId="5BAA3FA3" w14:textId="77777777" w:rsidR="003A4346"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14:paraId="67C0EAAF"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257ACA18" w14:textId="77777777" w:rsidR="004024A6" w:rsidRPr="00903B63" w:rsidRDefault="004024A6" w:rsidP="0074410D">
            <w:pPr>
              <w:pStyle w:val="SectionIndicatorHeaderText"/>
              <w:rPr>
                <w:rStyle w:val="IntenseEmphasis"/>
                <w:b w:val="0"/>
                <w:bCs w:val="0"/>
                <w:i w:val="0"/>
                <w:iCs w:val="0"/>
                <w:color w:val="FFFFFF" w:themeColor="background1"/>
              </w:rPr>
            </w:pPr>
            <w:r>
              <w:rPr>
                <w:rStyle w:val="IntenseEmphasis"/>
                <w:i w:val="0"/>
                <w:color w:val="FFFFFF" w:themeColor="background1"/>
              </w:rPr>
              <w:t>PR 15</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72C54E14" w14:textId="77777777" w:rsidR="004024A6" w:rsidRPr="00903B63"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14:paraId="04FD5D4C"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395E307" w14:textId="77777777" w:rsidR="004024A6" w:rsidRDefault="004024A6" w:rsidP="0074410D">
            <w:pPr>
              <w:pStyle w:val="INDICATORNUMBER"/>
              <w:rPr>
                <w:rStyle w:val="IntenseEmphasis"/>
                <w:b/>
                <w:bCs w:val="0"/>
                <w:i w:val="0"/>
                <w:iCs w:val="0"/>
                <w:color w:val="595959"/>
              </w:rPr>
            </w:pPr>
            <w:r>
              <w:rPr>
                <w:rStyle w:val="IntenseEmphasis"/>
                <w:b/>
                <w:bCs w:val="0"/>
                <w:i w:val="0"/>
                <w:iCs w:val="0"/>
                <w:color w:val="595959"/>
              </w:rPr>
              <w:t>PR 15.1</w:t>
            </w:r>
          </w:p>
        </w:tc>
        <w:tc>
          <w:tcPr>
            <w:tcW w:w="8080" w:type="dxa"/>
            <w:gridSpan w:val="2"/>
            <w:tcBorders>
              <w:top w:val="single" w:sz="4" w:space="0" w:color="0070C0"/>
              <w:right w:val="single" w:sz="4" w:space="0" w:color="0070C0"/>
            </w:tcBorders>
            <w:shd w:val="clear" w:color="auto" w:fill="DAEEF3" w:themeFill="accent5" w:themeFillTint="33"/>
          </w:tcPr>
          <w:p w14:paraId="4B28FB81" w14:textId="77777777" w:rsidR="004024A6" w:rsidRP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4024A6">
              <w:rPr>
                <w:bCs/>
              </w:rPr>
              <w:t xml:space="preserve">Indicate the proportion of property assets for which your organisation, </w:t>
            </w:r>
            <w:r w:rsidRPr="004024A6">
              <w:t xml:space="preserve">and/or property managers, set and monitored </w:t>
            </w:r>
            <w:r w:rsidRPr="004024A6">
              <w:rPr>
                <w:bCs/>
              </w:rPr>
              <w:t xml:space="preserve">ESG </w:t>
            </w:r>
            <w:r w:rsidRPr="004024A6">
              <w:t>targets (KPIs or similar) during the reporting year.</w:t>
            </w:r>
          </w:p>
        </w:tc>
      </w:tr>
      <w:tr w:rsidR="004024A6" w14:paraId="26963190"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9CAB95B"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53C344F" w14:textId="77777777" w:rsidR="004024A6" w:rsidRPr="00EE206F"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&gt;90% of property assets</w:t>
            </w:r>
          </w:p>
          <w:p w14:paraId="01E7A901" w14:textId="77777777" w:rsidR="004024A6" w:rsidRPr="00EE206F"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51-90% of property assets</w:t>
            </w:r>
          </w:p>
          <w:p w14:paraId="2EB538A2" w14:textId="77777777" w:rsidR="004024A6" w:rsidRPr="00EE206F"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10-50% of property assets</w:t>
            </w:r>
          </w:p>
          <w:p w14:paraId="15E290E0" w14:textId="77777777" w:rsidR="004024A6" w:rsidRPr="00EE206F"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&lt;10% of property assets</w:t>
            </w:r>
          </w:p>
          <w:p w14:paraId="24BF8DBB" w14:textId="77777777" w:rsidR="004024A6" w:rsidRPr="001C0916" w:rsidRDefault="004D3082" w:rsidP="004024A6">
            <w:pPr>
              <w:pStyle w:val="INDICATORTEXT"/>
              <w:cnfStyle w:val="000000000000" w:firstRow="0" w:lastRow="0" w:firstColumn="0" w:lastColumn="0" w:oddVBand="0" w:evenVBand="0" w:oddHBand="0" w:evenHBand="0" w:firstRowFirstColumn="0" w:firstRowLastColumn="0" w:lastRowFirstColumn="0" w:lastRowLastColumn="0"/>
            </w:pPr>
            <w:r>
              <w:rPr>
                <w:szCs w:val="18"/>
              </w:rPr>
              <w:t>(in terms of</w:t>
            </w:r>
            <w:r w:rsidR="004024A6" w:rsidRPr="00EE206F">
              <w:rPr>
                <w:szCs w:val="18"/>
              </w:rPr>
              <w:t xml:space="preserve"> number of property assets)</w:t>
            </w:r>
          </w:p>
        </w:tc>
      </w:tr>
      <w:tr w:rsidR="004024A6" w14:paraId="112D9BBB"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DA3893D" w14:textId="77777777" w:rsidR="004024A6" w:rsidRDefault="004024A6" w:rsidP="0074410D">
            <w:pPr>
              <w:pStyle w:val="INDICATORNUMBER"/>
              <w:rPr>
                <w:rStyle w:val="IntenseEmphasis"/>
                <w:b/>
                <w:bCs w:val="0"/>
                <w:i w:val="0"/>
                <w:iCs w:val="0"/>
                <w:color w:val="595959"/>
              </w:rPr>
            </w:pPr>
            <w:r>
              <w:rPr>
                <w:rStyle w:val="IntenseEmphasis"/>
                <w:b/>
                <w:bCs w:val="0"/>
                <w:i w:val="0"/>
                <w:iCs w:val="0"/>
                <w:color w:val="595959"/>
              </w:rPr>
              <w:t>P</w:t>
            </w:r>
            <w:r w:rsidR="004414D7">
              <w:rPr>
                <w:rStyle w:val="IntenseEmphasis"/>
                <w:b/>
                <w:bCs w:val="0"/>
                <w:i w:val="0"/>
                <w:iCs w:val="0"/>
                <w:color w:val="595959"/>
              </w:rPr>
              <w:t>R 15.2</w:t>
            </w:r>
          </w:p>
        </w:tc>
        <w:tc>
          <w:tcPr>
            <w:tcW w:w="8080" w:type="dxa"/>
            <w:gridSpan w:val="2"/>
            <w:tcBorders>
              <w:top w:val="single" w:sz="4" w:space="0" w:color="0070C0"/>
              <w:right w:val="single" w:sz="4" w:space="0" w:color="0070C0"/>
            </w:tcBorders>
            <w:shd w:val="clear" w:color="auto" w:fill="DAEEF3" w:themeFill="accent5" w:themeFillTint="33"/>
          </w:tcPr>
          <w:p w14:paraId="1F18488E" w14:textId="77777777" w:rsidR="004024A6" w:rsidRPr="004414D7" w:rsidRDefault="004414D7" w:rsidP="0074410D">
            <w:pPr>
              <w:pStyle w:val="INDICATORTEXT"/>
              <w:cnfStyle w:val="000000100000" w:firstRow="0" w:lastRow="0" w:firstColumn="0" w:lastColumn="0" w:oddVBand="0" w:evenVBand="0" w:oddHBand="1" w:evenHBand="0" w:firstRowFirstColumn="0" w:firstRowLastColumn="0" w:lastRowFirstColumn="0" w:lastRowLastColumn="0"/>
            </w:pPr>
            <w:r w:rsidRPr="004414D7">
              <w:t>Indicate ESG issues for which your organisation, and/or property managers, typically sets and monitors targets (KPIs or similar) and provide examples per issue.</w:t>
            </w:r>
          </w:p>
        </w:tc>
      </w:tr>
      <w:tr w:rsidR="004024A6" w14:paraId="6D334B74" w14:textId="77777777" w:rsidTr="00EE206F">
        <w:trPr>
          <w:trHeight w:val="34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A92526" w14:textId="77777777" w:rsidR="004024A6" w:rsidRDefault="004024A6" w:rsidP="00EE206F">
            <w:pPr>
              <w:pStyle w:val="INDICATORNUMBER"/>
              <w:spacing w:before="0"/>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6612AE4C" w14:textId="77777777" w:rsidR="004024A6" w:rsidRPr="00EE206F" w:rsidRDefault="004024A6"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E206F">
              <w:rPr>
                <w:b/>
                <w:color w:val="FFFFFF" w:themeColor="background1"/>
                <w:sz w:val="18"/>
                <w:szCs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504CC6C2" w14:textId="77777777" w:rsidR="004024A6" w:rsidRPr="00EE206F" w:rsidDel="00EC510F" w:rsidRDefault="004024A6"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EE206F">
              <w:rPr>
                <w:b/>
                <w:color w:val="FFFFFF" w:themeColor="background1"/>
                <w:sz w:val="18"/>
                <w:szCs w:val="18"/>
              </w:rPr>
              <w:t>List up to three example targets per issue</w:t>
            </w:r>
          </w:p>
        </w:tc>
      </w:tr>
      <w:tr w:rsidR="004024A6" w14:paraId="6B15A158"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9E1FD82" w14:textId="77777777" w:rsidR="004024A6" w:rsidRDefault="004024A6" w:rsidP="0074410D">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2E3D4DE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80115F0"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1473FC7D"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1E7C6A5"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1A88769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6034934"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F5B69B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EE24D2E"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62C3B397"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C00427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2C69DB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837ACDD"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285BD9B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30BB3BB"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1A0FD0C6"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ECC90D"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3C8D97B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E784B9D"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749A424A"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232A3A66"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7F88D32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F45FE9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9886696"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7A82C10"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7A8BC5B1"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4267F20"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B15F59E"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0A3D1B6"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10F9A714"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ABEFBDB"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10607EAE"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F9AAE48"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70949E4A"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DDEED2D"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773D7C34"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2AC43824" w14:textId="77777777" w:rsidR="004024A6" w:rsidRDefault="004024A6" w:rsidP="0074410D">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708960CE"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p>
        </w:tc>
      </w:tr>
      <w:tr w:rsidR="004024A6" w14:paraId="11AE1C62"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A084E2" w14:textId="77777777" w:rsidR="004024A6" w:rsidRPr="00AE100E" w:rsidRDefault="004024A6" w:rsidP="0074410D">
            <w:pPr>
              <w:pStyle w:val="INDICATORNUMBER"/>
              <w:rPr>
                <w:rStyle w:val="IntenseEmphasis"/>
                <w:b/>
                <w:bCs w:val="0"/>
                <w:i w:val="0"/>
                <w:iCs w:val="0"/>
                <w:color w:val="595959"/>
              </w:rPr>
            </w:pPr>
            <w:r>
              <w:rPr>
                <w:rStyle w:val="IntenseEmphasis"/>
                <w:b/>
                <w:bCs w:val="0"/>
                <w:i w:val="0"/>
                <w:iCs w:val="0"/>
                <w:color w:val="595959"/>
              </w:rPr>
              <w:t>P</w:t>
            </w:r>
            <w:r w:rsidR="004414D7">
              <w:rPr>
                <w:rStyle w:val="IntenseEmphasis"/>
                <w:b/>
                <w:bCs w:val="0"/>
                <w:i w:val="0"/>
                <w:iCs w:val="0"/>
                <w:color w:val="595959"/>
              </w:rPr>
              <w:t>R 15.3</w:t>
            </w:r>
          </w:p>
        </w:tc>
        <w:tc>
          <w:tcPr>
            <w:tcW w:w="8080" w:type="dxa"/>
            <w:gridSpan w:val="2"/>
            <w:tcBorders>
              <w:top w:val="single" w:sz="4" w:space="0" w:color="0070C0"/>
              <w:right w:val="single" w:sz="4" w:space="0" w:color="0070C0"/>
            </w:tcBorders>
            <w:shd w:val="clear" w:color="auto" w:fill="DAEEF3" w:themeFill="accent5" w:themeFillTint="33"/>
          </w:tcPr>
          <w:p w14:paraId="6092E85B" w14:textId="77777777" w:rsidR="004024A6" w:rsidRPr="001C091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A6F4F9D" w14:textId="77777777" w:rsidR="004024A6" w:rsidRPr="005B4C52"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14:paraId="1659E721"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F23F569"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2B4F626"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78468266" w14:textId="77777777" w:rsidR="009576BB" w:rsidRDefault="009576BB" w:rsidP="003A4346">
      <w:pPr>
        <w:pStyle w:val="INDICATORNUMBER"/>
      </w:pPr>
    </w:p>
    <w:p w14:paraId="6D1B8D69" w14:textId="3545A875" w:rsidR="007347C5" w:rsidRDefault="007347C5">
      <w:pPr>
        <w:widowControl/>
        <w:autoSpaceDE/>
        <w:autoSpaceDN/>
        <w:adjustRightInd/>
        <w:spacing w:before="0" w:after="0" w:line="240" w:lineRule="auto"/>
        <w:rPr>
          <w:rFonts w:eastAsia="Times New Roman"/>
          <w:b/>
          <w:color w:val="595959"/>
          <w:sz w:val="18"/>
          <w:szCs w:val="18"/>
        </w:rPr>
      </w:pPr>
      <w:r>
        <w:br w:type="page"/>
      </w:r>
    </w:p>
    <w:p w14:paraId="4C5C6446" w14:textId="77777777" w:rsidR="009576BB" w:rsidRDefault="009576BB" w:rsidP="003A4346">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0B033D" w14:paraId="079A62AF"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BB28477" w14:textId="77777777" w:rsidR="000B033D" w:rsidRPr="00DC20FA" w:rsidRDefault="000B033D"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9576BB">
              <w:rPr>
                <w:rStyle w:val="IntenseEmphasis"/>
                <w:b w:val="0"/>
                <w:i w:val="0"/>
                <w:color w:val="FFFFFF" w:themeColor="background1"/>
              </w:rPr>
              <w:t>R</w:t>
            </w:r>
            <w:r>
              <w:rPr>
                <w:rStyle w:val="IntenseEmphasis"/>
                <w:b w:val="0"/>
                <w:i w:val="0"/>
                <w:color w:val="FFFFFF" w:themeColor="background1"/>
              </w:rPr>
              <w:t xml:space="preserve"> 1</w:t>
            </w:r>
            <w:r w:rsidR="009576BB">
              <w:rPr>
                <w:rStyle w:val="IntenseEmphasis"/>
                <w:b w:val="0"/>
                <w:i w:val="0"/>
                <w:color w:val="FFFFFF" w:themeColor="background1"/>
              </w:rPr>
              <w:t>5</w:t>
            </w:r>
          </w:p>
        </w:tc>
        <w:tc>
          <w:tcPr>
            <w:tcW w:w="8075" w:type="dxa"/>
          </w:tcPr>
          <w:p w14:paraId="47EB66F2"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033D" w:rsidRPr="00D5451C" w14:paraId="2A592A52"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EF74F4B" w14:textId="77777777" w:rsidR="000B033D" w:rsidRPr="000D72DF" w:rsidRDefault="009576BB" w:rsidP="005D3A75">
            <w:pPr>
              <w:pStyle w:val="INDICATORNUMBER"/>
              <w:rPr>
                <w:rStyle w:val="IntenseEmphasis"/>
                <w:b/>
                <w:bCs w:val="0"/>
                <w:i w:val="0"/>
                <w:iCs w:val="0"/>
              </w:rPr>
            </w:pPr>
            <w:r>
              <w:rPr>
                <w:rStyle w:val="IntenseEmphasis"/>
                <w:b/>
                <w:bCs w:val="0"/>
                <w:i w:val="0"/>
                <w:iCs w:val="0"/>
                <w:color w:val="595959"/>
              </w:rPr>
              <w:t>PR 15</w:t>
            </w:r>
          </w:p>
        </w:tc>
        <w:tc>
          <w:tcPr>
            <w:tcW w:w="8075" w:type="dxa"/>
            <w:tcBorders>
              <w:bottom w:val="single" w:sz="4" w:space="0" w:color="A6A6A6"/>
            </w:tcBorders>
          </w:tcPr>
          <w:p w14:paraId="1EFDBF44" w14:textId="77777777" w:rsidR="000B033D" w:rsidRDefault="009576BB" w:rsidP="008B5F13">
            <w:pPr>
              <w:pStyle w:val="INDICATORTEXT"/>
              <w:jc w:val="both"/>
              <w:cnfStyle w:val="000000000000" w:firstRow="0" w:lastRow="0" w:firstColumn="0" w:lastColumn="0" w:oddVBand="0" w:evenVBand="0" w:oddHBand="0" w:evenHBand="0" w:firstRowFirstColumn="0" w:firstRowLastColumn="0" w:lastRowFirstColumn="0" w:lastRowLastColumn="0"/>
            </w:pPr>
            <w:r w:rsidRPr="009576BB">
              <w:t>This indicator aims to capture your</w:t>
            </w:r>
            <w:r w:rsidR="008B5F13">
              <w:t>,</w:t>
            </w:r>
            <w:r w:rsidRPr="009576BB">
              <w:t xml:space="preserve"> </w:t>
            </w:r>
            <w:r w:rsidR="008B5F13" w:rsidRPr="008B5F13">
              <w:t>and/or property managers</w:t>
            </w:r>
            <w:r w:rsidR="008B5F13">
              <w:t>,</w:t>
            </w:r>
            <w:r w:rsidR="008B5F13" w:rsidRPr="008B5F13">
              <w:t xml:space="preserve"> </w:t>
            </w:r>
            <w:r w:rsidRPr="009576BB">
              <w:t>approach to ESG performance in the active monitoring of your property assets.</w:t>
            </w:r>
            <w:r w:rsidR="004D3082" w:rsidRPr="00F25820">
              <w:t xml:space="preserve"> The type of monitoring activities undertaken can range from e.g. individual engagements </w:t>
            </w:r>
            <w:r w:rsidR="008B5F13">
              <w:t>on</w:t>
            </w:r>
            <w:r w:rsidR="004D3082" w:rsidRPr="00F25820">
              <w:t xml:space="preserve"> boards and/or with senior management to review</w:t>
            </w:r>
            <w:r w:rsidR="004D3082">
              <w:t>s</w:t>
            </w:r>
            <w:r w:rsidR="004D3082" w:rsidRPr="00F25820">
              <w:t xml:space="preserve"> </w:t>
            </w:r>
            <w:proofErr w:type="gramStart"/>
            <w:r w:rsidR="004D3082" w:rsidRPr="00F25820">
              <w:t xml:space="preserve">of </w:t>
            </w:r>
            <w:r w:rsidR="008B5F13">
              <w:t xml:space="preserve"> </w:t>
            </w:r>
            <w:r w:rsidR="004D3082" w:rsidRPr="00F25820">
              <w:t>ESG</w:t>
            </w:r>
            <w:proofErr w:type="gramEnd"/>
            <w:r w:rsidR="004D3082" w:rsidRPr="00F25820">
              <w:t xml:space="preserve"> information </w:t>
            </w:r>
            <w:r w:rsidR="008B5F13">
              <w:t>covering property assets/companies</w:t>
            </w:r>
            <w:r w:rsidR="004D3082" w:rsidRPr="00F25820">
              <w:t>.</w:t>
            </w:r>
          </w:p>
          <w:p w14:paraId="6E78AF59" w14:textId="5C6A1288" w:rsidR="00407187" w:rsidRPr="008C055A" w:rsidRDefault="00407187" w:rsidP="0040718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8738F1">
              <w:rPr>
                <w:szCs w:val="18"/>
              </w:rPr>
              <w:t xml:space="preserve">The options in this indicator are complementary to GRESB indicator </w:t>
            </w:r>
            <w:r>
              <w:rPr>
                <w:szCs w:val="18"/>
              </w:rPr>
              <w:t>Q28</w:t>
            </w:r>
            <w:r w:rsidRPr="008738F1">
              <w:rPr>
                <w:szCs w:val="18"/>
              </w:rPr>
              <w:t xml:space="preserve"> in the ‘</w:t>
            </w:r>
            <w:r>
              <w:rPr>
                <w:szCs w:val="18"/>
              </w:rPr>
              <w:t>Targets</w:t>
            </w:r>
            <w:r w:rsidRPr="008738F1">
              <w:rPr>
                <w:szCs w:val="18"/>
              </w:rPr>
              <w:t>’ section of the 201</w:t>
            </w:r>
            <w:r>
              <w:rPr>
                <w:szCs w:val="18"/>
              </w:rPr>
              <w:t>4</w:t>
            </w:r>
            <w:r w:rsidRPr="008738F1">
              <w:rPr>
                <w:szCs w:val="18"/>
              </w:rPr>
              <w:t xml:space="preserve"> GRESB survey.</w:t>
            </w:r>
          </w:p>
        </w:tc>
      </w:tr>
      <w:tr w:rsidR="000B033D" w:rsidRPr="00D5451C" w14:paraId="7CCBD06C"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75C00F3" w14:textId="77777777" w:rsidR="000B033D" w:rsidRPr="000D72DF" w:rsidRDefault="009576BB" w:rsidP="000B033D">
            <w:pPr>
              <w:pStyle w:val="INDICATORNUMBER"/>
              <w:rPr>
                <w:rStyle w:val="IntenseEmphasis"/>
                <w:b/>
                <w:bCs w:val="0"/>
                <w:i w:val="0"/>
                <w:iCs w:val="0"/>
              </w:rPr>
            </w:pPr>
            <w:r>
              <w:rPr>
                <w:rStyle w:val="IntenseEmphasis"/>
                <w:b/>
                <w:bCs w:val="0"/>
                <w:i w:val="0"/>
                <w:iCs w:val="0"/>
                <w:color w:val="595959"/>
              </w:rPr>
              <w:t>PR 15.1</w:t>
            </w:r>
          </w:p>
        </w:tc>
        <w:tc>
          <w:tcPr>
            <w:tcW w:w="8075" w:type="dxa"/>
            <w:tcBorders>
              <w:top w:val="single" w:sz="4" w:space="0" w:color="A6A6A6"/>
              <w:bottom w:val="single" w:sz="4" w:space="0" w:color="A6A6A6"/>
            </w:tcBorders>
          </w:tcPr>
          <w:p w14:paraId="4661F77E" w14:textId="77777777" w:rsidR="009576BB" w:rsidRPr="00AA5CF0"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Select the proportion of your properties for which you, and/or your property managers, have set targets that cover at least one E, S or G issue and monitor performance towards achieving this target. For example, if your organisation has set energy efficiency targets for 40% of properties (by number) which for those same properties has set disability access targets in 20% of cases, you should still select the ‘10-50%’ option. If instead your organisation has set energy targets for 40% of properties and for a different set of properties has set disability access targets in 20% of cases, you should select the ‘5</w:t>
            </w:r>
            <w:r w:rsidR="00EE206F">
              <w:rPr>
                <w:szCs w:val="18"/>
              </w:rPr>
              <w:t>1</w:t>
            </w:r>
            <w:r w:rsidRPr="00AA5CF0">
              <w:rPr>
                <w:szCs w:val="18"/>
              </w:rPr>
              <w:t xml:space="preserve">-90%’ option. </w:t>
            </w:r>
            <w:r w:rsidR="00F90EB6">
              <w:rPr>
                <w:szCs w:val="18"/>
              </w:rPr>
              <w:t>N</w:t>
            </w:r>
            <w:r w:rsidR="00F90EB6" w:rsidRPr="00F90EB6">
              <w:rPr>
                <w:szCs w:val="18"/>
              </w:rPr>
              <w:t>ot encouraging, reviewing reports or participating in discussions around ESG issues should not be reported as monitoring.</w:t>
            </w:r>
          </w:p>
          <w:p w14:paraId="6AED5395" w14:textId="77777777" w:rsidR="009576BB" w:rsidRPr="00AA5CF0"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Please note that this indicator does not ask for a specific level of targets. The level of E, S and G targets that an organisation is able to set will vary depending on a number of factors such as their value add, risk reduction potential and financial performance targets.</w:t>
            </w:r>
          </w:p>
          <w:p w14:paraId="0EB79807" w14:textId="77777777" w:rsidR="000B033D" w:rsidRPr="000B033D" w:rsidRDefault="009576BB" w:rsidP="00FC407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AA5CF0">
              <w:rPr>
                <w:szCs w:val="18"/>
              </w:rPr>
              <w:t xml:space="preserve">Determine the proportion based on </w:t>
            </w:r>
            <w:proofErr w:type="gramStart"/>
            <w:r w:rsidRPr="00AA5CF0">
              <w:rPr>
                <w:szCs w:val="18"/>
              </w:rPr>
              <w:t>the  number</w:t>
            </w:r>
            <w:proofErr w:type="gramEnd"/>
            <w:r w:rsidRPr="00AA5CF0">
              <w:rPr>
                <w:szCs w:val="18"/>
              </w:rPr>
              <w:t xml:space="preserve"> of property </w:t>
            </w:r>
            <w:r w:rsidR="00FC4079">
              <w:rPr>
                <w:szCs w:val="18"/>
              </w:rPr>
              <w:t>assets</w:t>
            </w:r>
            <w:r w:rsidR="008B3E91">
              <w:rPr>
                <w:szCs w:val="18"/>
              </w:rPr>
              <w:t>.</w:t>
            </w:r>
          </w:p>
        </w:tc>
      </w:tr>
      <w:tr w:rsidR="009576BB" w:rsidRPr="00D5451C" w14:paraId="2DE8A61A"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804B7BC" w14:textId="77777777" w:rsidR="009576BB" w:rsidRDefault="009576BB" w:rsidP="000B033D">
            <w:pPr>
              <w:pStyle w:val="INDICATORNUMBER"/>
              <w:rPr>
                <w:rStyle w:val="IntenseEmphasis"/>
                <w:b/>
                <w:bCs w:val="0"/>
                <w:i w:val="0"/>
                <w:iCs w:val="0"/>
                <w:color w:val="595959"/>
              </w:rPr>
            </w:pPr>
            <w:r>
              <w:rPr>
                <w:rStyle w:val="IntenseEmphasis"/>
                <w:b/>
                <w:bCs w:val="0"/>
                <w:i w:val="0"/>
                <w:iCs w:val="0"/>
                <w:color w:val="595959"/>
              </w:rPr>
              <w:t>PR 15.2</w:t>
            </w:r>
          </w:p>
        </w:tc>
        <w:tc>
          <w:tcPr>
            <w:tcW w:w="8075" w:type="dxa"/>
            <w:tcBorders>
              <w:top w:val="single" w:sz="4" w:space="0" w:color="A6A6A6"/>
              <w:bottom w:val="single" w:sz="4" w:space="0" w:color="A6A6A6"/>
            </w:tcBorders>
          </w:tcPr>
          <w:p w14:paraId="1B9FC3CE" w14:textId="77777777" w:rsidR="009576BB" w:rsidRPr="009576BB" w:rsidRDefault="009576BB" w:rsidP="00EE39FB">
            <w:pPr>
              <w:pStyle w:val="INDICATORTEXT"/>
              <w:jc w:val="both"/>
              <w:cnfStyle w:val="000000000000" w:firstRow="0" w:lastRow="0" w:firstColumn="0" w:lastColumn="0" w:oddVBand="0" w:evenVBand="0" w:oddHBand="0" w:evenHBand="0" w:firstRowFirstColumn="0" w:firstRowLastColumn="0" w:lastRowFirstColumn="0" w:lastRowLastColumn="0"/>
            </w:pPr>
            <w:r w:rsidRPr="009576BB">
              <w:rPr>
                <w:szCs w:val="18"/>
              </w:rPr>
              <w:t xml:space="preserve">See </w:t>
            </w:r>
            <w:r w:rsidR="00EE39FB">
              <w:rPr>
                <w:szCs w:val="18"/>
              </w:rPr>
              <w:t>[</w:t>
            </w:r>
            <w:r w:rsidRPr="009576BB">
              <w:rPr>
                <w:szCs w:val="18"/>
              </w:rPr>
              <w:t>10</w:t>
            </w:r>
            <w:r w:rsidR="00EE39FB">
              <w:rPr>
                <w:szCs w:val="18"/>
              </w:rPr>
              <w:t>]</w:t>
            </w:r>
            <w:r w:rsidRPr="009576BB">
              <w:rPr>
                <w:szCs w:val="18"/>
              </w:rPr>
              <w:t xml:space="preserve"> for potentially relevant </w:t>
            </w:r>
            <w:r w:rsidR="00EE206F">
              <w:rPr>
                <w:szCs w:val="18"/>
              </w:rPr>
              <w:t xml:space="preserve">E, S and/or G </w:t>
            </w:r>
            <w:r w:rsidRPr="009576BB">
              <w:rPr>
                <w:szCs w:val="18"/>
              </w:rPr>
              <w:t>issues.</w:t>
            </w:r>
          </w:p>
        </w:tc>
      </w:tr>
      <w:tr w:rsidR="009576BB" w:rsidRPr="00D5451C" w14:paraId="132BEF71"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7A30E93" w14:textId="77777777" w:rsidR="009576BB" w:rsidRDefault="009576BB" w:rsidP="000B033D">
            <w:pPr>
              <w:pStyle w:val="INDICATORNUMBER"/>
              <w:rPr>
                <w:rStyle w:val="IntenseEmphasis"/>
                <w:b/>
                <w:bCs w:val="0"/>
                <w:i w:val="0"/>
                <w:iCs w:val="0"/>
                <w:color w:val="595959"/>
              </w:rPr>
            </w:pPr>
            <w:r>
              <w:rPr>
                <w:rStyle w:val="IntenseEmphasis"/>
                <w:b/>
                <w:bCs w:val="0"/>
                <w:i w:val="0"/>
                <w:iCs w:val="0"/>
                <w:color w:val="595959"/>
              </w:rPr>
              <w:t>PR 15.3</w:t>
            </w:r>
          </w:p>
        </w:tc>
        <w:tc>
          <w:tcPr>
            <w:tcW w:w="8075" w:type="dxa"/>
            <w:tcBorders>
              <w:top w:val="single" w:sz="4" w:space="0" w:color="A6A6A6"/>
              <w:bottom w:val="single" w:sz="4" w:space="0" w:color="A6A6A6"/>
            </w:tcBorders>
          </w:tcPr>
          <w:p w14:paraId="6A7CEC8A" w14:textId="77777777" w:rsidR="009576BB" w:rsidRPr="00AA5CF0"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Your description can cover how your organisation, and/or you property managers, approach ESG issues in property management. You can include a description of: </w:t>
            </w:r>
          </w:p>
          <w:p w14:paraId="4BCE3786" w14:textId="77777777" w:rsidR="009576BB" w:rsidRPr="00AA5CF0" w:rsidRDefault="009576BB" w:rsidP="00EB2B13">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Your organisation’s general approach to property management, consideration of ESG issues and particular areas of practise  deemed appropriate for your stakeholders </w:t>
            </w:r>
          </w:p>
          <w:p w14:paraId="6F4B98A1" w14:textId="77777777" w:rsidR="009576BB" w:rsidRPr="00AA5CF0" w:rsidRDefault="009576BB" w:rsidP="00EB2B13">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How investment strategies influence your property management</w:t>
            </w:r>
          </w:p>
          <w:p w14:paraId="0463683F" w14:textId="77777777" w:rsidR="009576BB" w:rsidRPr="00AA5CF0" w:rsidRDefault="009576BB" w:rsidP="00EB2B13">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How you set ESG targets and monitor performance for individual property assets</w:t>
            </w:r>
          </w:p>
          <w:p w14:paraId="2ADF7B5A" w14:textId="77777777" w:rsidR="009576BB" w:rsidRPr="00AA5CF0" w:rsidRDefault="009576BB" w:rsidP="00EB2B13">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How you develop reliable tracking and benchmarking for different ESG issues </w:t>
            </w:r>
          </w:p>
          <w:p w14:paraId="2DD7C6BB" w14:textId="77777777" w:rsidR="009576BB" w:rsidRPr="00AA5CF0" w:rsidRDefault="009576BB" w:rsidP="00C9638E">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The geographical coverage of your property assets and if your approach differs by location</w:t>
            </w:r>
          </w:p>
        </w:tc>
      </w:tr>
      <w:tr w:rsidR="006C13C2" w:rsidRPr="00D5451C" w14:paraId="140759EF" w14:textId="77777777" w:rsidTr="002D418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8BAEAC8" w14:textId="77777777" w:rsidR="006C13C2" w:rsidRPr="008867DB" w:rsidRDefault="00EE5079" w:rsidP="009576BB">
            <w:pPr>
              <w:pStyle w:val="INDICATORTEXT"/>
              <w:widowControl w:val="0"/>
              <w:autoSpaceDE w:val="0"/>
              <w:autoSpaceDN w:val="0"/>
              <w:adjustRightInd w:val="0"/>
              <w:spacing w:line="312" w:lineRule="auto"/>
              <w:jc w:val="both"/>
              <w:rPr>
                <w:b/>
                <w:szCs w:val="18"/>
              </w:rPr>
            </w:pPr>
            <w:r w:rsidRPr="008867DB">
              <w:rPr>
                <w:b/>
                <w:szCs w:val="18"/>
              </w:rPr>
              <w:t>LOGIC</w:t>
            </w:r>
          </w:p>
        </w:tc>
      </w:tr>
      <w:tr w:rsidR="006C13C2" w:rsidRPr="00D5451C" w14:paraId="692EEC0E"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4022092E" w14:textId="77777777" w:rsidR="006C13C2" w:rsidRDefault="006C13C2" w:rsidP="000B033D">
            <w:pPr>
              <w:pStyle w:val="INDICATORNUMBER"/>
              <w:rPr>
                <w:rStyle w:val="IntenseEmphasis"/>
                <w:b/>
                <w:bCs w:val="0"/>
                <w:i w:val="0"/>
                <w:iCs w:val="0"/>
                <w:color w:val="595959"/>
              </w:rPr>
            </w:pPr>
            <w:r>
              <w:rPr>
                <w:rStyle w:val="IntenseEmphasis"/>
                <w:b/>
                <w:bCs w:val="0"/>
                <w:i w:val="0"/>
                <w:iCs w:val="0"/>
                <w:color w:val="595959"/>
              </w:rPr>
              <w:t>PR 15</w:t>
            </w:r>
          </w:p>
        </w:tc>
        <w:tc>
          <w:tcPr>
            <w:tcW w:w="8075" w:type="dxa"/>
            <w:tcBorders>
              <w:top w:val="single" w:sz="4" w:space="0" w:color="A6A6A6"/>
              <w:bottom w:val="single" w:sz="4" w:space="0" w:color="A6A6A6"/>
            </w:tcBorders>
          </w:tcPr>
          <w:p w14:paraId="56D37070" w14:textId="77777777" w:rsidR="006C13C2" w:rsidRPr="00AA5CF0" w:rsidRDefault="006C13C2" w:rsidP="004E47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 monitoring and management</w:t>
            </w:r>
            <w:r>
              <w:rPr>
                <w:szCs w:val="18"/>
              </w:rPr>
              <w:t xml:space="preserve"> in [14.2]</w:t>
            </w:r>
            <w:r w:rsidRPr="002564AA">
              <w:rPr>
                <w:szCs w:val="18"/>
              </w:rPr>
              <w:t xml:space="preserve"> </w:t>
            </w:r>
          </w:p>
        </w:tc>
      </w:tr>
      <w:tr w:rsidR="000B033D" w:rsidRPr="00D5451C" w14:paraId="548C38E9"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E03E4D4" w14:textId="77777777" w:rsidR="000B033D" w:rsidRPr="00D37B0D" w:rsidRDefault="000B033D" w:rsidP="005D3A75">
            <w:pPr>
              <w:pStyle w:val="INDICATORTEXT"/>
              <w:jc w:val="both"/>
              <w:rPr>
                <w:b/>
              </w:rPr>
            </w:pPr>
            <w:r w:rsidRPr="00D37B0D">
              <w:rPr>
                <w:b/>
              </w:rPr>
              <w:t>ASSESSMENT</w:t>
            </w:r>
          </w:p>
        </w:tc>
      </w:tr>
      <w:tr w:rsidR="000B033D" w:rsidRPr="00D5451C" w14:paraId="6B54BD1D"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07E201C" w14:textId="77777777" w:rsidR="000B033D" w:rsidRDefault="009576BB" w:rsidP="005D3A75">
            <w:pPr>
              <w:pStyle w:val="INDICATORNUMBER"/>
              <w:rPr>
                <w:rStyle w:val="IntenseEmphasis"/>
                <w:b/>
                <w:bCs w:val="0"/>
                <w:i w:val="0"/>
                <w:iCs w:val="0"/>
                <w:color w:val="595959"/>
              </w:rPr>
            </w:pPr>
            <w:r>
              <w:rPr>
                <w:rStyle w:val="IntenseEmphasis"/>
                <w:b/>
                <w:bCs w:val="0"/>
                <w:i w:val="0"/>
                <w:iCs w:val="0"/>
                <w:color w:val="595959"/>
              </w:rPr>
              <w:t>PR</w:t>
            </w:r>
            <w:r w:rsidR="000B033D">
              <w:rPr>
                <w:rStyle w:val="IntenseEmphasis"/>
                <w:b/>
                <w:bCs w:val="0"/>
                <w:i w:val="0"/>
                <w:iCs w:val="0"/>
                <w:color w:val="595959"/>
              </w:rPr>
              <w:t xml:space="preserve"> </w:t>
            </w:r>
            <w:r w:rsidR="00F91FAD">
              <w:rPr>
                <w:rStyle w:val="IntenseEmphasis"/>
                <w:b/>
                <w:bCs w:val="0"/>
                <w:i w:val="0"/>
                <w:iCs w:val="0"/>
                <w:color w:val="595959"/>
              </w:rPr>
              <w:t>1</w:t>
            </w:r>
            <w:r>
              <w:rPr>
                <w:rStyle w:val="IntenseEmphasis"/>
                <w:b/>
                <w:bCs w:val="0"/>
                <w:i w:val="0"/>
                <w:iCs w:val="0"/>
                <w:color w:val="595959"/>
              </w:rPr>
              <w:t>5</w:t>
            </w:r>
          </w:p>
        </w:tc>
        <w:tc>
          <w:tcPr>
            <w:tcW w:w="8075" w:type="dxa"/>
            <w:tcBorders>
              <w:top w:val="single" w:sz="4" w:space="0" w:color="A6A6A6"/>
              <w:bottom w:val="single" w:sz="4" w:space="0" w:color="0070C0"/>
            </w:tcBorders>
          </w:tcPr>
          <w:p w14:paraId="4B9B59EE" w14:textId="5FCE3D0B" w:rsidR="009576BB" w:rsidRPr="009576B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9576BB">
              <w:rPr>
                <w:rFonts w:eastAsiaTheme="minorEastAsia"/>
                <w:szCs w:val="18"/>
              </w:rPr>
              <w:t xml:space="preserve">Maximum score: </w:t>
            </w:r>
            <w:r w:rsidR="008C25CD">
              <w:rPr>
                <w:rFonts w:eastAsiaTheme="minorEastAsia"/>
                <w:szCs w:val="18"/>
              </w:rPr>
              <w:t>Three</w:t>
            </w:r>
            <w:r w:rsidR="008C25CD" w:rsidRPr="009576BB">
              <w:rPr>
                <w:rFonts w:eastAsiaTheme="minorEastAsia"/>
                <w:szCs w:val="18"/>
              </w:rPr>
              <w:t xml:space="preserve"> </w:t>
            </w:r>
            <w:r w:rsidRPr="009576BB">
              <w:rPr>
                <w:rFonts w:eastAsiaTheme="minorEastAsia"/>
                <w:szCs w:val="18"/>
              </w:rPr>
              <w:sym w:font="Wingdings" w:char="F0AB"/>
            </w:r>
          </w:p>
          <w:p w14:paraId="18B324AD" w14:textId="525A3098" w:rsidR="000B033D" w:rsidRDefault="009576BB" w:rsidP="008C25CD">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rFonts w:eastAsiaTheme="minorEastAsia"/>
                <w:szCs w:val="18"/>
              </w:rPr>
              <w:t xml:space="preserve">This </w:t>
            </w:r>
            <w:r w:rsidR="008C25CD">
              <w:rPr>
                <w:rFonts w:eastAsiaTheme="minorEastAsia"/>
                <w:szCs w:val="18"/>
              </w:rPr>
              <w:t xml:space="preserve">assessment of this </w:t>
            </w:r>
            <w:r w:rsidRPr="00AA5CF0">
              <w:rPr>
                <w:rFonts w:eastAsiaTheme="minorEastAsia"/>
                <w:szCs w:val="18"/>
              </w:rPr>
              <w:t>indicator</w:t>
            </w:r>
            <w:r w:rsidR="008C25CD">
              <w:rPr>
                <w:rFonts w:eastAsiaTheme="minorEastAsia"/>
                <w:szCs w:val="18"/>
              </w:rPr>
              <w:t xml:space="preserve"> is based on your response to</w:t>
            </w:r>
            <w:r w:rsidRPr="00AA5CF0">
              <w:rPr>
                <w:rFonts w:eastAsiaTheme="minorEastAsia"/>
                <w:szCs w:val="18"/>
              </w:rPr>
              <w:t xml:space="preserve"> </w:t>
            </w:r>
            <w:r w:rsidR="00EE39FB">
              <w:rPr>
                <w:rFonts w:eastAsiaTheme="minorEastAsia"/>
                <w:szCs w:val="18"/>
              </w:rPr>
              <w:t>[</w:t>
            </w:r>
            <w:r w:rsidRPr="00AA5CF0">
              <w:rPr>
                <w:rFonts w:eastAsiaTheme="minorEastAsia"/>
                <w:szCs w:val="18"/>
              </w:rPr>
              <w:t>15.1</w:t>
            </w:r>
            <w:r w:rsidR="00EE39FB">
              <w:rPr>
                <w:rFonts w:eastAsiaTheme="minorEastAsia"/>
                <w:szCs w:val="18"/>
              </w:rPr>
              <w:t>]</w:t>
            </w:r>
            <w:r w:rsidR="008C25CD">
              <w:rPr>
                <w:rFonts w:eastAsiaTheme="minorEastAsia"/>
                <w:szCs w:val="18"/>
              </w:rPr>
              <w:t>.</w:t>
            </w:r>
          </w:p>
        </w:tc>
      </w:tr>
    </w:tbl>
    <w:p w14:paraId="3DA36E71" w14:textId="77777777" w:rsidR="003A4346" w:rsidRDefault="003A434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08C61BFF"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E829D0"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8A93758"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385C2DB"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8462CE9"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3C4B88CA"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3BD9061" w14:textId="77777777" w:rsidR="00BD389D" w:rsidRPr="00903B63" w:rsidRDefault="00F80AE2"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BD389D">
              <w:rPr>
                <w:rStyle w:val="IntenseEmphasis"/>
                <w:i w:val="0"/>
                <w:color w:val="FFFFFF" w:themeColor="background1"/>
              </w:rPr>
              <w:t xml:space="preserve"> 1</w:t>
            </w:r>
            <w:r>
              <w:rPr>
                <w:rStyle w:val="IntenseEmphasis"/>
                <w:i w:val="0"/>
                <w:color w:val="FFFFFF" w:themeColor="background1"/>
              </w:rPr>
              <w:t>6</w:t>
            </w:r>
          </w:p>
        </w:tc>
        <w:tc>
          <w:tcPr>
            <w:tcW w:w="3402" w:type="dxa"/>
            <w:shd w:val="clear" w:color="auto" w:fill="888888"/>
          </w:tcPr>
          <w:p w14:paraId="7A521B6E"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A3E8D63" w14:textId="6907218A" w:rsidR="00BD389D" w:rsidRPr="00E41723" w:rsidRDefault="008C25C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5A594C5"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BB7B796"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68714106" w14:textId="77777777" w:rsidTr="00FA760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71F3DAC" w14:textId="77777777" w:rsidR="00DC390C" w:rsidRPr="00903B63" w:rsidRDefault="00F80AE2" w:rsidP="005D3A75">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DC390C">
              <w:rPr>
                <w:rStyle w:val="IntenseEmphasis"/>
                <w:i w:val="0"/>
                <w:color w:val="FFFFFF" w:themeColor="background1"/>
              </w:rPr>
              <w:t xml:space="preserve"> 1</w:t>
            </w:r>
            <w:r>
              <w:rPr>
                <w:rStyle w:val="IntenseEmphasis"/>
                <w:i w:val="0"/>
                <w:color w:val="FFFFFF" w:themeColor="background1"/>
              </w:rPr>
              <w:t>6</w:t>
            </w:r>
          </w:p>
        </w:tc>
        <w:tc>
          <w:tcPr>
            <w:tcW w:w="8080" w:type="dxa"/>
            <w:gridSpan w:val="2"/>
            <w:tcBorders>
              <w:top w:val="single" w:sz="4" w:space="0" w:color="595959" w:themeColor="text1" w:themeTint="A6"/>
              <w:bottom w:val="single" w:sz="4" w:space="0" w:color="A6A6A6" w:themeColor="background1" w:themeShade="A6"/>
              <w:right w:val="single" w:sz="4" w:space="0" w:color="5A5A5A"/>
            </w:tcBorders>
            <w:shd w:val="clear" w:color="auto" w:fill="888888"/>
          </w:tcPr>
          <w:p w14:paraId="67153257"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7609" w14:paraId="7FD786A7" w14:textId="77777777" w:rsidTr="00FA76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vAlign w:val="top"/>
          </w:tcPr>
          <w:p w14:paraId="0312D6D9" w14:textId="77777777" w:rsidR="00FA7609" w:rsidRDefault="00FA7609" w:rsidP="005D3A75">
            <w:pPr>
              <w:pStyle w:val="INDICATORNUMBER"/>
              <w:rPr>
                <w:rStyle w:val="IntenseEmphasis"/>
                <w:b/>
                <w:bCs w:val="0"/>
                <w:i w:val="0"/>
                <w:iCs w:val="0"/>
                <w:color w:val="595959"/>
              </w:rPr>
            </w:pPr>
            <w:r>
              <w:rPr>
                <w:rStyle w:val="IntenseEmphasis"/>
                <w:b/>
                <w:bCs w:val="0"/>
                <w:i w:val="0"/>
                <w:iCs w:val="0"/>
                <w:color w:val="595959"/>
              </w:rPr>
              <w:t>PR 16.1</w:t>
            </w:r>
          </w:p>
          <w:p w14:paraId="57C37CC4" w14:textId="4DAD0499" w:rsidR="00FA7609" w:rsidRDefault="00FA7609"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right w:val="single" w:sz="4" w:space="0" w:color="5A5A5A"/>
            </w:tcBorders>
          </w:tcPr>
          <w:p w14:paraId="019658C1" w14:textId="27BF36AC" w:rsidR="00FA7609" w:rsidRPr="00F80AE2"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t>Indicate whether your property assets are assessed against certification schemes, ratings and/or benchmarks</w:t>
            </w:r>
          </w:p>
        </w:tc>
      </w:tr>
      <w:tr w:rsidR="00FA7609" w14:paraId="2FF003B5" w14:textId="51F17FBE" w:rsidTr="009127F2">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vAlign w:val="top"/>
          </w:tcPr>
          <w:p w14:paraId="24E4D24A" w14:textId="489DEA5D" w:rsidR="00FA7609" w:rsidRDefault="00FA7609" w:rsidP="005D3A75">
            <w:pPr>
              <w:pStyle w:val="INDICATORNUMBER"/>
              <w:rPr>
                <w:rStyle w:val="IntenseEmphasis"/>
                <w:b/>
                <w:bCs w:val="0"/>
                <w:i w:val="0"/>
                <w:iCs w:val="0"/>
              </w:rPr>
            </w:pPr>
          </w:p>
        </w:tc>
        <w:tc>
          <w:tcPr>
            <w:tcW w:w="3969" w:type="dxa"/>
            <w:tcBorders>
              <w:top w:val="nil"/>
              <w:bottom w:val="single" w:sz="4" w:space="0" w:color="A6A6A6" w:themeColor="background1" w:themeShade="A6"/>
              <w:right w:val="single" w:sz="4" w:space="0" w:color="A6A6A6" w:themeColor="background1" w:themeShade="A6"/>
            </w:tcBorders>
          </w:tcPr>
          <w:p w14:paraId="7E54D577" w14:textId="01963581" w:rsidR="00FA7609" w:rsidRPr="00F80AE2"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173E36">
              <w:sym w:font="Wingdings" w:char="F06D"/>
            </w:r>
            <w:r>
              <w:t xml:space="preserve"> Yes</w:t>
            </w:r>
          </w:p>
        </w:tc>
        <w:tc>
          <w:tcPr>
            <w:tcW w:w="4111" w:type="dxa"/>
            <w:tcBorders>
              <w:top w:val="nil"/>
              <w:left w:val="single" w:sz="4" w:space="0" w:color="A6A6A6" w:themeColor="background1" w:themeShade="A6"/>
              <w:bottom w:val="single" w:sz="4" w:space="0" w:color="A6A6A6" w:themeColor="background1" w:themeShade="A6"/>
              <w:right w:val="single" w:sz="4" w:space="0" w:color="5A5A5A"/>
            </w:tcBorders>
          </w:tcPr>
          <w:p w14:paraId="38BE6A40" w14:textId="484390A8" w:rsidR="00FA7609" w:rsidRPr="00F80AE2"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173E36">
              <w:sym w:font="Wingdings" w:char="F06D"/>
            </w:r>
            <w:r>
              <w:t xml:space="preserve"> No</w:t>
            </w:r>
          </w:p>
        </w:tc>
      </w:tr>
      <w:tr w:rsidR="00FA7609" w14:paraId="472A1B1C" w14:textId="77777777" w:rsidTr="00FA76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C3963F" w14:textId="41AD5AF1" w:rsidR="00FA7609" w:rsidRDefault="00FA7609" w:rsidP="005D3A75">
            <w:pPr>
              <w:pStyle w:val="INDICATORNUMBER"/>
              <w:rPr>
                <w:rStyle w:val="IntenseEmphasis"/>
                <w:b/>
                <w:bCs w:val="0"/>
                <w:i w:val="0"/>
                <w:iCs w:val="0"/>
                <w:color w:val="595959"/>
              </w:rPr>
            </w:pPr>
            <w:r>
              <w:rPr>
                <w:rStyle w:val="IntenseEmphasis"/>
                <w:b/>
                <w:bCs w:val="0"/>
                <w:i w:val="0"/>
                <w:iCs w:val="0"/>
                <w:color w:val="595959"/>
              </w:rPr>
              <w:t>PR 16.2</w:t>
            </w:r>
          </w:p>
        </w:tc>
        <w:tc>
          <w:tcPr>
            <w:tcW w:w="8080" w:type="dxa"/>
            <w:gridSpan w:val="2"/>
            <w:tcBorders>
              <w:top w:val="single" w:sz="4" w:space="0" w:color="A6A6A6" w:themeColor="background1" w:themeShade="A6"/>
              <w:right w:val="single" w:sz="4" w:space="0" w:color="5A5A5A"/>
            </w:tcBorders>
          </w:tcPr>
          <w:p w14:paraId="4C67DA2F" w14:textId="781E975B" w:rsidR="00FA7609" w:rsidRPr="00F80AE2"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F80AE2">
              <w:t>List the certification schemes, ratings and/or benchmarks your property assets are assessed against and what proportion of your property assets they apply to.</w:t>
            </w:r>
          </w:p>
        </w:tc>
      </w:tr>
      <w:tr w:rsidR="00F80AE2" w14:paraId="3EC99DFB" w14:textId="77777777" w:rsidTr="00EE206F">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15BCDF26" w14:textId="77777777" w:rsidR="00F80AE2" w:rsidRPr="00AE100E" w:rsidRDefault="00F80AE2" w:rsidP="00EE206F">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3E31A27" w14:textId="77777777" w:rsidR="00F80AE2" w:rsidRPr="00EE206F"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E206F">
              <w:rPr>
                <w:b/>
                <w:color w:val="FFFFFF" w:themeColor="background1"/>
                <w:sz w:val="18"/>
                <w:szCs w:val="18"/>
              </w:rPr>
              <w:t>Certification schemes, ratings and benchmarks</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423C120F" w14:textId="77777777" w:rsidR="00F80AE2" w:rsidRPr="00EE206F"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EE206F">
              <w:rPr>
                <w:b/>
                <w:noProof/>
                <w:color w:val="FFFFFF" w:themeColor="background1"/>
                <w:sz w:val="18"/>
                <w:szCs w:val="18"/>
              </w:rPr>
              <w:t xml:space="preserve">Proportion of property assets these apply to </w:t>
            </w:r>
          </w:p>
        </w:tc>
      </w:tr>
      <w:tr w:rsidR="00F80AE2" w14:paraId="59C29BF3"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7AB2A88" w14:textId="77777777" w:rsidR="00F80AE2" w:rsidRPr="00AE100E" w:rsidRDefault="00F80AE2"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307C29" w14:textId="77777777" w:rsidR="00F80AE2" w:rsidRP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AA5CF0">
              <w:sym w:font="Wingdings" w:char="F071"/>
            </w:r>
            <w:r w:rsidRPr="00AA5CF0">
              <w:t xml:space="preserve"> Specify:________________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12A3E43" w14:textId="77777777" w:rsidR="00F80AE2" w:rsidRP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&gt;90% of property assets</w:t>
            </w:r>
          </w:p>
          <w:p w14:paraId="0ED5461D" w14:textId="77777777" w:rsidR="00F80AE2" w:rsidRP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51-90% of property assets</w:t>
            </w:r>
            <w:r w:rsidRPr="00F80AE2" w:rsidDel="00FD0B7D">
              <w:t xml:space="preserve"> </w:t>
            </w:r>
          </w:p>
          <w:p w14:paraId="17A53EE9" w14:textId="77777777" w:rsidR="00F80AE2" w:rsidRP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10-50% of property assets</w:t>
            </w:r>
            <w:r w:rsidRPr="00F80AE2" w:rsidDel="00FD0B7D">
              <w:t xml:space="preserve"> </w:t>
            </w:r>
          </w:p>
          <w:p w14:paraId="283F9783" w14:textId="77777777" w:rsid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&lt;10% of property assets</w:t>
            </w:r>
          </w:p>
          <w:p w14:paraId="49581C1E" w14:textId="77777777" w:rsidR="00E334E7" w:rsidRPr="00F80AE2" w:rsidRDefault="00E334E7" w:rsidP="00F80AE2">
            <w:pPr>
              <w:pStyle w:val="INDICATORTEXT"/>
              <w:cnfStyle w:val="000000100000" w:firstRow="0" w:lastRow="0" w:firstColumn="0" w:lastColumn="0" w:oddVBand="0" w:evenVBand="0" w:oddHBand="1" w:evenHBand="0" w:firstRowFirstColumn="0" w:firstRowLastColumn="0" w:lastRowFirstColumn="0" w:lastRowLastColumn="0"/>
            </w:pPr>
            <w:r>
              <w:rPr>
                <w:szCs w:val="18"/>
              </w:rPr>
              <w:t>(in terms of</w:t>
            </w:r>
            <w:r w:rsidRPr="00EE206F">
              <w:rPr>
                <w:szCs w:val="18"/>
              </w:rPr>
              <w:t xml:space="preserve"> number of property assets)</w:t>
            </w:r>
          </w:p>
        </w:tc>
      </w:tr>
      <w:tr w:rsidR="00F80AE2" w14:paraId="5B0D3A60"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1A6F3379" w14:textId="77777777" w:rsidR="00F80AE2" w:rsidRPr="00AE100E" w:rsidRDefault="00F80AE2"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1C3E18" w14:textId="77777777" w:rsidR="00F80AE2" w:rsidRPr="00F80AE2"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Specify:________________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535816D" w14:textId="77777777" w:rsidR="00F80AE2" w:rsidRPr="00F80AE2"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AA5CF0">
              <w:t>[same as above]</w:t>
            </w:r>
          </w:p>
        </w:tc>
      </w:tr>
      <w:tr w:rsidR="00F80AE2" w14:paraId="7A61494A"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12D9A7CF" w14:textId="77777777" w:rsidR="00F80AE2" w:rsidRPr="00AE100E" w:rsidRDefault="00F80AE2"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43C5A0" w14:textId="77777777" w:rsidR="00F80AE2" w:rsidRP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AA5CF0">
              <w:sym w:font="Wingdings" w:char="F071"/>
            </w:r>
            <w:r w:rsidRPr="00AA5CF0">
              <w:t xml:space="preserve"> Specify:________________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EF9D73A" w14:textId="77777777" w:rsidR="00F80AE2" w:rsidRPr="00F80AE2"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AA5CF0">
              <w:t>[same as above]</w:t>
            </w:r>
          </w:p>
        </w:tc>
      </w:tr>
      <w:tr w:rsidR="00DC390C" w14:paraId="56F729AF" w14:textId="77777777" w:rsidTr="0085363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23880A9D" w14:textId="7A8F5A1F" w:rsidR="00DC390C" w:rsidRPr="00AE100E" w:rsidRDefault="007056AF" w:rsidP="005D3A75">
            <w:pPr>
              <w:pStyle w:val="INDICATORNUMBER"/>
              <w:rPr>
                <w:rStyle w:val="IntenseEmphasis"/>
                <w:b/>
                <w:bCs w:val="0"/>
                <w:i w:val="0"/>
                <w:iCs w:val="0"/>
                <w:color w:val="595959"/>
              </w:rPr>
            </w:pPr>
            <w:r>
              <w:rPr>
                <w:rStyle w:val="IntenseEmphasis"/>
                <w:b/>
                <w:bCs w:val="0"/>
                <w:i w:val="0"/>
                <w:iCs w:val="0"/>
                <w:color w:val="595959"/>
              </w:rPr>
              <w:t>PR 16</w:t>
            </w:r>
            <w:r w:rsidR="00DC390C">
              <w:rPr>
                <w:rStyle w:val="IntenseEmphasis"/>
                <w:b/>
                <w:bCs w:val="0"/>
                <w:i w:val="0"/>
                <w:iCs w:val="0"/>
                <w:color w:val="595959"/>
              </w:rPr>
              <w:t>.</w:t>
            </w:r>
            <w:r w:rsidR="00D5137D">
              <w:rPr>
                <w:rStyle w:val="IntenseEmphasis"/>
                <w:b/>
                <w:bCs w:val="0"/>
                <w:i w:val="0"/>
                <w:iCs w:val="0"/>
                <w:color w:val="595959"/>
              </w:rPr>
              <w:t>3</w:t>
            </w:r>
          </w:p>
        </w:tc>
        <w:tc>
          <w:tcPr>
            <w:tcW w:w="8080" w:type="dxa"/>
            <w:gridSpan w:val="2"/>
            <w:tcBorders>
              <w:top w:val="single" w:sz="4" w:space="0" w:color="5A5A5A"/>
              <w:right w:val="single" w:sz="4" w:space="0" w:color="5A5A5A"/>
            </w:tcBorders>
            <w:shd w:val="clear" w:color="auto" w:fill="F2F2F2" w:themeFill="background1" w:themeFillShade="F2"/>
          </w:tcPr>
          <w:p w14:paraId="33000FD7" w14:textId="77777777" w:rsidR="00DC390C" w:rsidRPr="00986592" w:rsidRDefault="00DC390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DC390C" w14:paraId="10A5D7DD" w14:textId="77777777" w:rsidTr="008536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308D5FEB"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43993957" w14:textId="77777777" w:rsidR="00DC390C" w:rsidRPr="00986592"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1E61C529" w14:textId="77777777" w:rsidR="00DC390C" w:rsidRDefault="00DC390C">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387BB0" w14:paraId="5D033332"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00BDAB08" w14:textId="77777777" w:rsidR="00387BB0" w:rsidRPr="00191BC1" w:rsidRDefault="007D0EED"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387BB0">
              <w:rPr>
                <w:rStyle w:val="IntenseEmphasis"/>
                <w:b w:val="0"/>
                <w:i w:val="0"/>
                <w:color w:val="FFFFFF" w:themeColor="background1"/>
              </w:rPr>
              <w:t xml:space="preserve"> 1</w:t>
            </w:r>
            <w:r>
              <w:rPr>
                <w:rStyle w:val="IntenseEmphasis"/>
                <w:b w:val="0"/>
                <w:i w:val="0"/>
                <w:color w:val="FFFFFF" w:themeColor="background1"/>
              </w:rPr>
              <w:t>6</w:t>
            </w:r>
          </w:p>
        </w:tc>
        <w:tc>
          <w:tcPr>
            <w:tcW w:w="8080" w:type="dxa"/>
            <w:tcBorders>
              <w:top w:val="single" w:sz="4" w:space="0" w:color="595959"/>
            </w:tcBorders>
          </w:tcPr>
          <w:p w14:paraId="5902CB81"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7BB0" w:rsidRPr="00CF025D" w14:paraId="6FBE3E18" w14:textId="77777777" w:rsidTr="00387B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49C3534" w14:textId="6881434F" w:rsidR="00387BB0" w:rsidRPr="000D72DF" w:rsidRDefault="00387BB0" w:rsidP="005D3A75">
            <w:pPr>
              <w:pStyle w:val="INDICATORNUMBER"/>
              <w:rPr>
                <w:rStyle w:val="IntenseEmphasis"/>
                <w:b/>
                <w:bCs w:val="0"/>
                <w:i w:val="0"/>
                <w:iCs w:val="0"/>
              </w:rPr>
            </w:pPr>
            <w:r>
              <w:rPr>
                <w:rStyle w:val="IntenseEmphasis"/>
                <w:b/>
                <w:bCs w:val="0"/>
                <w:i w:val="0"/>
                <w:iCs w:val="0"/>
                <w:color w:val="595959"/>
              </w:rPr>
              <w:t>P</w:t>
            </w:r>
            <w:r w:rsidR="007D0EED">
              <w:rPr>
                <w:rStyle w:val="IntenseEmphasis"/>
                <w:b/>
                <w:bCs w:val="0"/>
                <w:i w:val="0"/>
                <w:iCs w:val="0"/>
                <w:color w:val="595959"/>
              </w:rPr>
              <w:t>R 16</w:t>
            </w:r>
          </w:p>
        </w:tc>
        <w:tc>
          <w:tcPr>
            <w:tcW w:w="8080" w:type="dxa"/>
            <w:tcBorders>
              <w:top w:val="single" w:sz="4" w:space="0" w:color="595959"/>
              <w:bottom w:val="single" w:sz="4" w:space="0" w:color="A6A6A6" w:themeColor="background1" w:themeShade="A6"/>
            </w:tcBorders>
          </w:tcPr>
          <w:p w14:paraId="291F128A" w14:textId="77777777" w:rsidR="007D0EED" w:rsidRPr="007D0EED"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7D0EED">
              <w:rPr>
                <w:i/>
                <w:szCs w:val="18"/>
              </w:rPr>
              <w:t xml:space="preserve">Property rating and certification schemes </w:t>
            </w:r>
          </w:p>
          <w:p w14:paraId="6CFFE7A5" w14:textId="77777777" w:rsidR="007D0EED" w:rsidRPr="00AA5CF0"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These may include: Leadership in Energy and Environmental Design (LEED), Building Research Establishment Environmental Assessment Method (BREEAM),</w:t>
            </w:r>
            <w:r w:rsidRPr="007D0EED">
              <w:rPr>
                <w:szCs w:val="18"/>
              </w:rPr>
              <w:t xml:space="preserve"> </w:t>
            </w:r>
            <w:r w:rsidRPr="00AA5CF0">
              <w:rPr>
                <w:szCs w:val="18"/>
              </w:rPr>
              <w:t>National Association of Home Builders (</w:t>
            </w:r>
            <w:proofErr w:type="spellStart"/>
            <w:r w:rsidRPr="00AA5CF0">
              <w:rPr>
                <w:szCs w:val="18"/>
              </w:rPr>
              <w:t>NAHBGreen</w:t>
            </w:r>
            <w:proofErr w:type="spellEnd"/>
            <w:r w:rsidRPr="00AA5CF0">
              <w:rPr>
                <w:szCs w:val="18"/>
              </w:rPr>
              <w:t xml:space="preserve">) in the US, Comprehensive Assessment System for Built Environment Efficiency (CASBEE) in Japan, Haute </w:t>
            </w:r>
            <w:proofErr w:type="spellStart"/>
            <w:r w:rsidRPr="00AA5CF0">
              <w:rPr>
                <w:szCs w:val="18"/>
              </w:rPr>
              <w:t>Qualité</w:t>
            </w:r>
            <w:proofErr w:type="spellEnd"/>
            <w:r w:rsidRPr="00AA5CF0">
              <w:rPr>
                <w:szCs w:val="18"/>
              </w:rPr>
              <w:t xml:space="preserve"> </w:t>
            </w:r>
            <w:proofErr w:type="spellStart"/>
            <w:r w:rsidRPr="00AA5CF0">
              <w:rPr>
                <w:szCs w:val="18"/>
              </w:rPr>
              <w:t>Environnementale</w:t>
            </w:r>
            <w:proofErr w:type="spellEnd"/>
            <w:r w:rsidRPr="00AA5CF0">
              <w:rPr>
                <w:szCs w:val="18"/>
              </w:rPr>
              <w:t xml:space="preserve"> (HQE) in France, </w:t>
            </w:r>
            <w:proofErr w:type="spellStart"/>
            <w:r w:rsidRPr="00AA5CF0">
              <w:rPr>
                <w:szCs w:val="18"/>
              </w:rPr>
              <w:t>Minergie</w:t>
            </w:r>
            <w:proofErr w:type="spellEnd"/>
            <w:r w:rsidRPr="00AA5CF0">
              <w:rPr>
                <w:szCs w:val="18"/>
              </w:rPr>
              <w:t xml:space="preserve"> in Switzerland, </w:t>
            </w:r>
            <w:proofErr w:type="spellStart"/>
            <w:r w:rsidRPr="00AA5CF0">
              <w:rPr>
                <w:szCs w:val="18"/>
              </w:rPr>
              <w:t>Deutsches</w:t>
            </w:r>
            <w:proofErr w:type="spellEnd"/>
            <w:r w:rsidRPr="00AA5CF0">
              <w:rPr>
                <w:szCs w:val="18"/>
              </w:rPr>
              <w:t xml:space="preserve"> </w:t>
            </w:r>
            <w:proofErr w:type="spellStart"/>
            <w:r w:rsidRPr="00AA5CF0">
              <w:rPr>
                <w:szCs w:val="18"/>
              </w:rPr>
              <w:t>Gütesiegel</w:t>
            </w:r>
            <w:proofErr w:type="spellEnd"/>
            <w:r w:rsidRPr="00AA5CF0">
              <w:rPr>
                <w:szCs w:val="18"/>
              </w:rPr>
              <w:t xml:space="preserve"> </w:t>
            </w:r>
            <w:proofErr w:type="spellStart"/>
            <w:r w:rsidRPr="00AA5CF0">
              <w:rPr>
                <w:szCs w:val="18"/>
              </w:rPr>
              <w:t>Nachhaltiges</w:t>
            </w:r>
            <w:proofErr w:type="spellEnd"/>
            <w:r w:rsidRPr="00AA5CF0">
              <w:rPr>
                <w:szCs w:val="18"/>
              </w:rPr>
              <w:t xml:space="preserve"> </w:t>
            </w:r>
            <w:proofErr w:type="spellStart"/>
            <w:r w:rsidRPr="00AA5CF0">
              <w:rPr>
                <w:szCs w:val="18"/>
              </w:rPr>
              <w:t>Bauen</w:t>
            </w:r>
            <w:proofErr w:type="spellEnd"/>
            <w:r w:rsidRPr="00AA5CF0">
              <w:rPr>
                <w:szCs w:val="18"/>
              </w:rPr>
              <w:t xml:space="preserve"> (DGNB) in Germany, Green Building Council of Australia’s Green Star rating</w:t>
            </w:r>
            <w:r w:rsidR="008B3E91">
              <w:rPr>
                <w:szCs w:val="18"/>
              </w:rPr>
              <w:t>.</w:t>
            </w:r>
            <w:r w:rsidRPr="00AA5CF0">
              <w:rPr>
                <w:szCs w:val="18"/>
              </w:rPr>
              <w:t xml:space="preserve">  </w:t>
            </w:r>
          </w:p>
          <w:p w14:paraId="11B48221" w14:textId="77777777" w:rsidR="007D0EED" w:rsidRPr="007D0EED"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7D0EED">
              <w:rPr>
                <w:i/>
                <w:szCs w:val="18"/>
              </w:rPr>
              <w:t>Property ratings by public agencies</w:t>
            </w:r>
          </w:p>
          <w:p w14:paraId="35DE7AC8" w14:textId="77777777" w:rsidR="007D0EED" w:rsidRPr="00AA5CF0"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These may include; National Australian Built Environment Rating System (NABERS) in Australia, Energy Star in the US created by the Environmental Protection Agency (EPA)</w:t>
            </w:r>
            <w:r w:rsidR="008B3E91">
              <w:rPr>
                <w:szCs w:val="18"/>
              </w:rPr>
              <w:t>.</w:t>
            </w:r>
          </w:p>
          <w:p w14:paraId="24D00A85" w14:textId="77777777" w:rsidR="007D0EED" w:rsidRPr="007D0EED"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7D0EED">
              <w:rPr>
                <w:i/>
                <w:szCs w:val="18"/>
              </w:rPr>
              <w:t>Property benchmarks</w:t>
            </w:r>
          </w:p>
          <w:p w14:paraId="7B675C61" w14:textId="77777777" w:rsidR="007D0EED" w:rsidRPr="00AA5CF0"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These may include: </w:t>
            </w:r>
            <w:proofErr w:type="spellStart"/>
            <w:r w:rsidRPr="00AA5CF0">
              <w:rPr>
                <w:szCs w:val="18"/>
              </w:rPr>
              <w:t>Greenprint</w:t>
            </w:r>
            <w:proofErr w:type="spellEnd"/>
            <w:r w:rsidRPr="00AA5CF0">
              <w:rPr>
                <w:szCs w:val="18"/>
              </w:rPr>
              <w:t xml:space="preserve"> Foundation, Green Rating Alliance, </w:t>
            </w:r>
            <w:r w:rsidR="00485C17">
              <w:rPr>
                <w:szCs w:val="18"/>
              </w:rPr>
              <w:t>Global Real Estate Sustainability Benchmark (</w:t>
            </w:r>
            <w:r w:rsidRPr="00AA5CF0">
              <w:rPr>
                <w:szCs w:val="18"/>
              </w:rPr>
              <w:t>GRESB</w:t>
            </w:r>
            <w:r w:rsidR="00485C17">
              <w:rPr>
                <w:szCs w:val="18"/>
              </w:rPr>
              <w:t>)</w:t>
            </w:r>
            <w:r w:rsidRPr="00AA5CF0">
              <w:rPr>
                <w:szCs w:val="18"/>
              </w:rPr>
              <w:t xml:space="preserve">, International Sustainability Alliance (ISA) and IPD </w:t>
            </w:r>
            <w:proofErr w:type="spellStart"/>
            <w:r w:rsidRPr="00AA5CF0">
              <w:rPr>
                <w:szCs w:val="18"/>
              </w:rPr>
              <w:t>EcoPAS</w:t>
            </w:r>
            <w:proofErr w:type="spellEnd"/>
            <w:r w:rsidR="00EE206F">
              <w:rPr>
                <w:szCs w:val="18"/>
              </w:rPr>
              <w:t>.</w:t>
            </w:r>
          </w:p>
          <w:p w14:paraId="2F03800B" w14:textId="7749558A" w:rsidR="007D0EED" w:rsidRPr="00AA5CF0"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The options in this indicator are complementary to GRESB indicator Q28 in the ‘</w:t>
            </w:r>
            <w:r w:rsidR="002A54EE">
              <w:rPr>
                <w:szCs w:val="18"/>
              </w:rPr>
              <w:t>Targets</w:t>
            </w:r>
            <w:r w:rsidRPr="00AA5CF0">
              <w:rPr>
                <w:szCs w:val="18"/>
              </w:rPr>
              <w:t>’ section of the 201</w:t>
            </w:r>
            <w:r w:rsidR="002A54EE">
              <w:rPr>
                <w:szCs w:val="18"/>
              </w:rPr>
              <w:t>4</w:t>
            </w:r>
            <w:r w:rsidRPr="00AA5CF0">
              <w:rPr>
                <w:szCs w:val="18"/>
              </w:rPr>
              <w:t xml:space="preserve"> GRESB survey.</w:t>
            </w:r>
          </w:p>
          <w:p w14:paraId="1C3CFF48" w14:textId="6F878FF0" w:rsidR="00387BB0" w:rsidRPr="00CF025D" w:rsidRDefault="007D0EED" w:rsidP="00FC407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A5CF0">
              <w:rPr>
                <w:szCs w:val="18"/>
              </w:rPr>
              <w:t xml:space="preserve">Determine the proportion for each row </w:t>
            </w:r>
            <w:r w:rsidR="00C3227F">
              <w:rPr>
                <w:szCs w:val="18"/>
              </w:rPr>
              <w:t xml:space="preserve">of [16.2] </w:t>
            </w:r>
            <w:r w:rsidRPr="00AA5CF0">
              <w:rPr>
                <w:szCs w:val="18"/>
              </w:rPr>
              <w:t xml:space="preserve">based on number of property </w:t>
            </w:r>
            <w:r w:rsidR="00FC4079">
              <w:rPr>
                <w:szCs w:val="18"/>
              </w:rPr>
              <w:t>assets</w:t>
            </w:r>
            <w:r w:rsidRPr="00AA5CF0">
              <w:rPr>
                <w:szCs w:val="18"/>
              </w:rPr>
              <w:t>.</w:t>
            </w:r>
          </w:p>
        </w:tc>
      </w:tr>
      <w:tr w:rsidR="00387BB0" w:rsidRPr="00CF025D" w14:paraId="5978BB2E" w14:textId="77777777" w:rsidTr="00387B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25B8497" w14:textId="536388D1" w:rsidR="00387BB0" w:rsidRDefault="007D0EED" w:rsidP="005D3A75">
            <w:pPr>
              <w:pStyle w:val="INDICATORNUMBER"/>
              <w:rPr>
                <w:rStyle w:val="IntenseEmphasis"/>
                <w:b/>
                <w:bCs w:val="0"/>
                <w:i w:val="0"/>
                <w:iCs w:val="0"/>
                <w:color w:val="595959"/>
              </w:rPr>
            </w:pPr>
            <w:r>
              <w:rPr>
                <w:rStyle w:val="IntenseEmphasis"/>
                <w:b/>
                <w:bCs w:val="0"/>
                <w:i w:val="0"/>
                <w:iCs w:val="0"/>
                <w:color w:val="595959"/>
              </w:rPr>
              <w:t>PR 16.</w:t>
            </w:r>
            <w:r w:rsidR="00C3227F">
              <w:rPr>
                <w:rStyle w:val="IntenseEmphasis"/>
                <w:b/>
                <w:bCs w:val="0"/>
                <w:i w:val="0"/>
                <w:iCs w:val="0"/>
                <w:color w:val="595959"/>
              </w:rPr>
              <w:t>3</w:t>
            </w:r>
          </w:p>
        </w:tc>
        <w:tc>
          <w:tcPr>
            <w:tcW w:w="8080" w:type="dxa"/>
            <w:tcBorders>
              <w:top w:val="single" w:sz="4" w:space="0" w:color="A6A6A6" w:themeColor="background1" w:themeShade="A6"/>
              <w:bottom w:val="single" w:sz="4" w:space="0" w:color="A6A6A6" w:themeColor="background1" w:themeShade="A6"/>
            </w:tcBorders>
          </w:tcPr>
          <w:p w14:paraId="1970E6CC" w14:textId="77777777" w:rsidR="007D0EED" w:rsidRPr="00AA5CF0"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greater information on your certification schemes, ratings and benchmarks, and a discussion of your approach to property certification schemes, ratings and benchmarks. For example you can describe:</w:t>
            </w:r>
          </w:p>
          <w:p w14:paraId="24A649E1" w14:textId="77777777" w:rsidR="007D0EED" w:rsidRPr="00AA5CF0" w:rsidRDefault="007D0EED" w:rsidP="00EB2B13">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Proportion of your property investments that have been assessed against certain standards </w:t>
            </w:r>
          </w:p>
          <w:p w14:paraId="4B7DF8DE" w14:textId="77777777" w:rsidR="007D0EED" w:rsidRPr="00AA5CF0" w:rsidRDefault="007D0EED" w:rsidP="00EB2B13">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lastRenderedPageBreak/>
              <w:t>Variations</w:t>
            </w:r>
            <w:r w:rsidRPr="007D0EED">
              <w:rPr>
                <w:szCs w:val="18"/>
              </w:rPr>
              <w:t xml:space="preserve"> </w:t>
            </w:r>
            <w:r w:rsidRPr="00AA5CF0">
              <w:rPr>
                <w:szCs w:val="18"/>
              </w:rPr>
              <w:t>in assessment results between ratings and accreditations (e.g. silver, g</w:t>
            </w:r>
            <w:r w:rsidR="00A4267A">
              <w:rPr>
                <w:szCs w:val="18"/>
              </w:rPr>
              <w:t>old, platinum or EPC label A-G)</w:t>
            </w:r>
          </w:p>
          <w:p w14:paraId="30F9FF50" w14:textId="77777777" w:rsidR="007D0EED" w:rsidRPr="00AA5CF0" w:rsidRDefault="007D0EED" w:rsidP="00EB2B13">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t>Variations in ratings and accreditations across your portfolio in different countries</w:t>
            </w:r>
          </w:p>
          <w:p w14:paraId="0F315303" w14:textId="77777777" w:rsidR="007D0EED" w:rsidRPr="00AA5CF0" w:rsidRDefault="007D0EED" w:rsidP="00EB2B13">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t>Resource constraints that may limit your possibilities of applying certification schemes, ratings or benchmarks (certifications can require resources and capital not available for all funds)</w:t>
            </w:r>
          </w:p>
          <w:p w14:paraId="5B36614C" w14:textId="77777777" w:rsidR="007D0EED" w:rsidRPr="00AA5CF0" w:rsidRDefault="007D0EED" w:rsidP="00EB2B13">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Whether existing and new properties are treated differently when it comes to use of ratings </w:t>
            </w:r>
          </w:p>
          <w:p w14:paraId="589B797D" w14:textId="77777777" w:rsidR="00387BB0" w:rsidRPr="00A107AF" w:rsidRDefault="007D0EED" w:rsidP="00C9638E">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i/>
                <w:szCs w:val="18"/>
              </w:rPr>
            </w:pPr>
            <w:r w:rsidRPr="00AA5CF0">
              <w:rPr>
                <w:szCs w:val="18"/>
              </w:rPr>
              <w:t xml:space="preserve">Frequency of assessment </w:t>
            </w:r>
          </w:p>
        </w:tc>
      </w:tr>
      <w:tr w:rsidR="00FA046E" w:rsidRPr="00CF025D" w14:paraId="533BBF99" w14:textId="77777777" w:rsidTr="002D418B">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CBDF461" w14:textId="77777777" w:rsidR="00FA046E" w:rsidRPr="008867DB" w:rsidRDefault="00EE5079" w:rsidP="007D0EED">
            <w:pPr>
              <w:pStyle w:val="INDICATORTEXT"/>
              <w:widowControl w:val="0"/>
              <w:autoSpaceDE w:val="0"/>
              <w:autoSpaceDN w:val="0"/>
              <w:adjustRightInd w:val="0"/>
              <w:spacing w:line="312" w:lineRule="auto"/>
              <w:rPr>
                <w:b/>
                <w:szCs w:val="18"/>
              </w:rPr>
            </w:pPr>
            <w:r w:rsidRPr="008867DB">
              <w:rPr>
                <w:b/>
                <w:szCs w:val="18"/>
              </w:rPr>
              <w:lastRenderedPageBreak/>
              <w:t>LOGIC</w:t>
            </w:r>
          </w:p>
        </w:tc>
      </w:tr>
      <w:tr w:rsidR="00FA046E" w:rsidRPr="00CF025D" w14:paraId="543B8A88" w14:textId="77777777" w:rsidTr="00387B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00AC3E15" w14:textId="77777777" w:rsidR="00FA046E" w:rsidRDefault="00FA046E" w:rsidP="005D3A75">
            <w:pPr>
              <w:pStyle w:val="INDICATORNUMBER"/>
              <w:rPr>
                <w:rStyle w:val="IntenseEmphasis"/>
                <w:b/>
                <w:bCs w:val="0"/>
                <w:i w:val="0"/>
                <w:iCs w:val="0"/>
                <w:color w:val="595959"/>
              </w:rPr>
            </w:pPr>
            <w:r>
              <w:rPr>
                <w:rStyle w:val="IntenseEmphasis"/>
                <w:b/>
                <w:bCs w:val="0"/>
                <w:i w:val="0"/>
                <w:iCs w:val="0"/>
                <w:color w:val="595959"/>
              </w:rPr>
              <w:t>PR 16</w:t>
            </w:r>
          </w:p>
        </w:tc>
        <w:tc>
          <w:tcPr>
            <w:tcW w:w="8080" w:type="dxa"/>
            <w:tcBorders>
              <w:top w:val="single" w:sz="4" w:space="0" w:color="A6A6A6" w:themeColor="background1" w:themeShade="A6"/>
              <w:bottom w:val="single" w:sz="4" w:space="0" w:color="A6A6A6" w:themeColor="background1" w:themeShade="A6"/>
            </w:tcBorders>
          </w:tcPr>
          <w:p w14:paraId="00DC78BC" w14:textId="5B861365" w:rsidR="00DA1281" w:rsidRDefault="00DA1281"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 [PR 16.2] will be applicable if you report ‘yes’ in [PR 16.1]. </w:t>
            </w:r>
          </w:p>
          <w:p w14:paraId="45EAFB0F" w14:textId="77777777" w:rsidR="00FA046E" w:rsidRPr="00AA5CF0" w:rsidRDefault="00FA046E"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 monitoring and management</w:t>
            </w:r>
            <w:r>
              <w:rPr>
                <w:szCs w:val="18"/>
              </w:rPr>
              <w:t xml:space="preserve"> in [14.2]</w:t>
            </w:r>
          </w:p>
        </w:tc>
      </w:tr>
    </w:tbl>
    <w:p w14:paraId="2949655F" w14:textId="77777777" w:rsidR="00387BB0" w:rsidRDefault="00387BB0">
      <w:pPr>
        <w:widowControl/>
        <w:autoSpaceDE/>
        <w:autoSpaceDN/>
        <w:adjustRightInd/>
        <w:spacing w:before="0" w:after="0" w:line="240" w:lineRule="auto"/>
      </w:pPr>
    </w:p>
    <w:p w14:paraId="722D48F6" w14:textId="77777777" w:rsidR="006D3997" w:rsidRDefault="006D3997">
      <w:pPr>
        <w:widowControl/>
        <w:autoSpaceDE/>
        <w:autoSpaceDN/>
        <w:adjustRightInd/>
        <w:spacing w:before="0" w:after="0" w:line="240" w:lineRule="auto"/>
        <w:sectPr w:rsidR="006D3997" w:rsidSect="00644696">
          <w:headerReference w:type="default" r:id="rId43"/>
          <w:headerReference w:type="first" r:id="rId44"/>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F44B1D" w14:paraId="406C933B" w14:textId="77777777" w:rsidTr="0074410D">
        <w:trPr>
          <w:trHeight w:val="387"/>
        </w:trPr>
        <w:tc>
          <w:tcPr>
            <w:tcW w:w="709" w:type="dxa"/>
          </w:tcPr>
          <w:p w14:paraId="35D27A9B" w14:textId="77777777" w:rsidR="006D3997" w:rsidRPr="00ED1D5A" w:rsidRDefault="006D3997"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39AB8BD1" wp14:editId="051F9351">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27E700D0" w14:textId="77777777" w:rsidR="006D3997" w:rsidRPr="00041E34" w:rsidRDefault="006D3997" w:rsidP="006D3997">
            <w:pPr>
              <w:pStyle w:val="Heading3"/>
              <w:outlineLvl w:val="2"/>
              <w:rPr>
                <w:rStyle w:val="IntenseEmphasis"/>
                <w:b/>
                <w:bCs/>
                <w:i w:val="0"/>
                <w:iCs w:val="0"/>
                <w:color w:val="FFFFFF" w:themeColor="background1"/>
              </w:rPr>
            </w:pPr>
            <w:bookmarkStart w:id="13" w:name="_Toc367891491"/>
            <w:r w:rsidRPr="005714CE">
              <w:t xml:space="preserve">PROPERTY </w:t>
            </w:r>
            <w:r>
              <w:t>DEVELOPMENTS AND REFURBISHMENTS</w:t>
            </w:r>
            <w:bookmarkEnd w:id="13"/>
            <w:r w:rsidRPr="005714CE">
              <w:rPr>
                <w:i/>
                <w:iCs/>
              </w:rPr>
              <w:t xml:space="preserve"> </w:t>
            </w:r>
          </w:p>
        </w:tc>
      </w:tr>
    </w:tbl>
    <w:p w14:paraId="03A3624F" w14:textId="77777777" w:rsidR="00173E36"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14:paraId="20390994" w14:textId="77777777" w:rsidTr="007441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E0D52BA"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p>
        </w:tc>
        <w:tc>
          <w:tcPr>
            <w:tcW w:w="3402" w:type="dxa"/>
          </w:tcPr>
          <w:p w14:paraId="08BAB158"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D3DC350"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06576E7"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14:paraId="7EF9ECE8" w14:textId="77777777" w:rsidTr="0074410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3D627C3" w14:textId="77777777" w:rsidR="00173E36" w:rsidRPr="00356CDA" w:rsidRDefault="00173E36" w:rsidP="0074410D">
            <w:pPr>
              <w:pStyle w:val="SectionIndicatorHeaderText"/>
              <w:rPr>
                <w:rStyle w:val="IntenseEmphasis"/>
                <w:bCs w:val="0"/>
                <w:i w:val="0"/>
                <w:iCs w:val="0"/>
                <w:color w:val="FFFFFF" w:themeColor="background1"/>
              </w:rPr>
            </w:pPr>
            <w:r>
              <w:rPr>
                <w:rStyle w:val="IntenseEmphasis"/>
                <w:i w:val="0"/>
                <w:color w:val="FFFFFF" w:themeColor="background1"/>
              </w:rPr>
              <w:t>PR 17</w:t>
            </w:r>
          </w:p>
        </w:tc>
        <w:tc>
          <w:tcPr>
            <w:tcW w:w="3402" w:type="dxa"/>
          </w:tcPr>
          <w:p w14:paraId="1306C658" w14:textId="77777777" w:rsidR="00173E36" w:rsidRPr="00356CDA"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5811C0C" w14:textId="77777777" w:rsidR="00173E36" w:rsidRPr="00A57E01"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49BA518" w14:textId="77777777" w:rsidR="00173E36" w:rsidRPr="00356CDA" w:rsidRDefault="00173E36" w:rsidP="0074410D">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0A1723D1" w14:textId="77777777" w:rsidR="00173E36"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14:paraId="0E59C5F6"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4527DEFE" w14:textId="77777777" w:rsidR="00173E36" w:rsidRPr="00903B63" w:rsidRDefault="00173E36" w:rsidP="0074410D">
            <w:pPr>
              <w:pStyle w:val="SectionIndicatorHeaderText"/>
              <w:rPr>
                <w:rStyle w:val="IntenseEmphasis"/>
                <w:b w:val="0"/>
                <w:bCs w:val="0"/>
                <w:i w:val="0"/>
                <w:iCs w:val="0"/>
                <w:color w:val="FFFFFF" w:themeColor="background1"/>
              </w:rPr>
            </w:pPr>
            <w:r>
              <w:rPr>
                <w:rStyle w:val="IntenseEmphasis"/>
                <w:i w:val="0"/>
                <w:color w:val="FFFFFF" w:themeColor="background1"/>
              </w:rPr>
              <w:t>PR 17</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7F93609A" w14:textId="77777777" w:rsidR="00173E36" w:rsidRPr="00903B63"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14:paraId="3467E654"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32B63DC" w14:textId="77777777" w:rsidR="00173E36" w:rsidRDefault="00173E36" w:rsidP="0074410D">
            <w:pPr>
              <w:pStyle w:val="INDICATORNUMBER"/>
              <w:rPr>
                <w:rStyle w:val="IntenseEmphasis"/>
                <w:b/>
                <w:bCs w:val="0"/>
                <w:i w:val="0"/>
                <w:iCs w:val="0"/>
                <w:color w:val="595959"/>
              </w:rPr>
            </w:pPr>
            <w:r>
              <w:rPr>
                <w:rStyle w:val="IntenseEmphasis"/>
                <w:b/>
                <w:bCs w:val="0"/>
                <w:i w:val="0"/>
                <w:iCs w:val="0"/>
                <w:color w:val="595959"/>
              </w:rPr>
              <w:t>PR 17.1</w:t>
            </w:r>
          </w:p>
        </w:tc>
        <w:tc>
          <w:tcPr>
            <w:tcW w:w="8080" w:type="dxa"/>
            <w:tcBorders>
              <w:top w:val="single" w:sz="4" w:space="0" w:color="0070C0"/>
              <w:right w:val="single" w:sz="4" w:space="0" w:color="0070C0"/>
            </w:tcBorders>
            <w:shd w:val="clear" w:color="auto" w:fill="DAEEF3" w:themeFill="accent5" w:themeFillTint="33"/>
          </w:tcPr>
          <w:p w14:paraId="0467B9B5" w14:textId="77777777" w:rsidR="00173E36" w:rsidRPr="00173E36"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173E36">
              <w:rPr>
                <w:bCs/>
              </w:rPr>
              <w:t xml:space="preserve">Indicate the proportion of </w:t>
            </w:r>
            <w:r w:rsidRPr="00173E36">
              <w:rPr>
                <w:bCs/>
                <w:u w:val="single"/>
              </w:rPr>
              <w:t>active</w:t>
            </w:r>
            <w:r w:rsidRPr="00173E36">
              <w:rPr>
                <w:bCs/>
              </w:rPr>
              <w:t xml:space="preserve"> property developments and refurbishments where ESG issues have been considered.</w:t>
            </w:r>
          </w:p>
        </w:tc>
      </w:tr>
      <w:tr w:rsidR="00173E36" w14:paraId="2D81EB6E"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C44D71F"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B82B390" w14:textId="77777777" w:rsidR="00173E36" w:rsidRPr="00173E36"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&gt;90% of active developments and refurbishments</w:t>
            </w:r>
          </w:p>
          <w:p w14:paraId="23EFF71F" w14:textId="77777777" w:rsidR="00173E36" w:rsidRPr="00173E36"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51-90%  of active developments and refurbishments</w:t>
            </w:r>
          </w:p>
          <w:p w14:paraId="6334177A" w14:textId="77777777" w:rsidR="00173E36" w:rsidRPr="00173E36"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10-50%</w:t>
            </w:r>
            <w:r w:rsidRPr="00173E36" w:rsidDel="00FD0B7D">
              <w:t xml:space="preserve"> </w:t>
            </w:r>
            <w:r w:rsidRPr="00173E36">
              <w:t>of active developments and refurbishments</w:t>
            </w:r>
          </w:p>
          <w:p w14:paraId="45A23BDD" w14:textId="77777777" w:rsidR="00173E36" w:rsidRPr="00173E36"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&lt;10%  of active developments and refurbishments</w:t>
            </w:r>
          </w:p>
          <w:p w14:paraId="7672EEC2" w14:textId="77777777" w:rsidR="00173E36"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6D"/>
            </w:r>
            <w:r w:rsidRPr="00AA5CF0">
              <w:t xml:space="preserve"> N/A, no developments and refurbishments of property assets are active</w:t>
            </w:r>
          </w:p>
          <w:p w14:paraId="5321AB79" w14:textId="77777777" w:rsidR="00FC4079" w:rsidRPr="001C0916" w:rsidRDefault="00FC4079" w:rsidP="00FC4079">
            <w:pPr>
              <w:pStyle w:val="INDICATORTEXT"/>
              <w:cnfStyle w:val="000000000000" w:firstRow="0" w:lastRow="0" w:firstColumn="0" w:lastColumn="0" w:oddVBand="0" w:evenVBand="0" w:oddHBand="0" w:evenHBand="0" w:firstRowFirstColumn="0" w:firstRowLastColumn="0" w:lastRowFirstColumn="0" w:lastRowLastColumn="0"/>
            </w:pPr>
            <w:r w:rsidRPr="00AA5CF0">
              <w:t>(by number of active property developments and refurbishments)</w:t>
            </w:r>
          </w:p>
        </w:tc>
      </w:tr>
      <w:tr w:rsidR="00173E36" w14:paraId="4192C83A" w14:textId="77777777" w:rsidTr="000D465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9B8AA3D" w14:textId="77777777" w:rsidR="00173E36" w:rsidRDefault="00173E36" w:rsidP="0074410D">
            <w:pPr>
              <w:pStyle w:val="INDICATORNUMBER"/>
              <w:rPr>
                <w:rStyle w:val="IntenseEmphasis"/>
                <w:b/>
                <w:bCs w:val="0"/>
                <w:i w:val="0"/>
                <w:iCs w:val="0"/>
                <w:color w:val="595959"/>
              </w:rPr>
            </w:pPr>
            <w:r>
              <w:rPr>
                <w:rStyle w:val="IntenseEmphasis"/>
                <w:b/>
                <w:bCs w:val="0"/>
                <w:i w:val="0"/>
                <w:iCs w:val="0"/>
                <w:color w:val="595959"/>
              </w:rPr>
              <w:t>PR 1</w:t>
            </w:r>
            <w:r w:rsidR="000D4652">
              <w:rPr>
                <w:rStyle w:val="IntenseEmphasis"/>
                <w:b/>
                <w:bCs w:val="0"/>
                <w:i w:val="0"/>
                <w:iCs w:val="0"/>
                <w:color w:val="595959"/>
              </w:rPr>
              <w:t>7</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18DA1D6F" w14:textId="77777777" w:rsidR="00173E36" w:rsidRPr="000D4652" w:rsidRDefault="000D4652" w:rsidP="0074410D">
            <w:pPr>
              <w:pStyle w:val="INDICATORTEXT"/>
              <w:cnfStyle w:val="000000100000" w:firstRow="0" w:lastRow="0" w:firstColumn="0" w:lastColumn="0" w:oddVBand="0" w:evenVBand="0" w:oddHBand="1" w:evenHBand="0" w:firstRowFirstColumn="0" w:firstRowLastColumn="0" w:lastRowFirstColumn="0" w:lastRowLastColumn="0"/>
            </w:pPr>
            <w:r w:rsidRPr="000D4652">
              <w:t>Indicate if the following ESG considerations are typically implemented and monitored in your property developments and refurbishments.</w:t>
            </w:r>
          </w:p>
        </w:tc>
      </w:tr>
      <w:tr w:rsidR="00173E36" w14:paraId="72F399E8" w14:textId="77777777" w:rsidTr="000D465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674B7237"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1EEF15C"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environmental site selection requirements </w:t>
            </w:r>
          </w:p>
          <w:p w14:paraId="639E6C30"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environmental site development requirements </w:t>
            </w:r>
          </w:p>
          <w:p w14:paraId="7CBF4910"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Sustainable construction materials</w:t>
            </w:r>
          </w:p>
          <w:p w14:paraId="47DA968F"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water efficiency requirements</w:t>
            </w:r>
          </w:p>
          <w:p w14:paraId="10C0F5BC"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energy efficiency requirements</w:t>
            </w:r>
          </w:p>
          <w:p w14:paraId="21240048"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Energy generation from on-site renewable sources</w:t>
            </w:r>
          </w:p>
          <w:p w14:paraId="527BAFF4"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Waste management plans at sites</w:t>
            </w:r>
          </w:p>
          <w:p w14:paraId="4B5DB62D"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Health and safety management systems at sites</w:t>
            </w:r>
          </w:p>
          <w:p w14:paraId="62D648B1" w14:textId="77777777" w:rsidR="000D4652" w:rsidRPr="00EE206F"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Construction contractors comply with sustainability guidelines</w:t>
            </w:r>
          </w:p>
          <w:p w14:paraId="6DC40778" w14:textId="77777777" w:rsidR="00173E36" w:rsidRDefault="000D4652" w:rsidP="000D4652">
            <w:pPr>
              <w:pStyle w:val="INDICATORTEXT"/>
              <w:cnfStyle w:val="000000000000" w:firstRow="0" w:lastRow="0" w:firstColumn="0" w:lastColumn="0" w:oddVBand="0" w:evenVBand="0" w:oddHBand="0" w:evenHBand="0" w:firstRowFirstColumn="0" w:firstRowLastColumn="0" w:lastRowFirstColumn="0" w:lastRowLastColumn="0"/>
            </w:pPr>
            <w:r w:rsidRPr="00EE206F">
              <w:rPr>
                <w:szCs w:val="18"/>
              </w:rPr>
              <w:sym w:font="Wingdings" w:char="F071"/>
            </w:r>
            <w:r w:rsidRPr="00EE206F">
              <w:rPr>
                <w:szCs w:val="18"/>
              </w:rPr>
              <w:t xml:space="preserve"> Other, specify________</w:t>
            </w:r>
            <w:r w:rsidR="00EE206F">
              <w:rPr>
                <w:szCs w:val="18"/>
              </w:rPr>
              <w:t>_</w:t>
            </w:r>
          </w:p>
        </w:tc>
      </w:tr>
      <w:tr w:rsidR="00173E36" w14:paraId="706562C4"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DA577BC" w14:textId="77777777" w:rsidR="00173E36" w:rsidRPr="00AE100E" w:rsidRDefault="00173E36" w:rsidP="0074410D">
            <w:pPr>
              <w:pStyle w:val="INDICATORNUMBER"/>
              <w:rPr>
                <w:rStyle w:val="IntenseEmphasis"/>
                <w:b/>
                <w:bCs w:val="0"/>
                <w:i w:val="0"/>
                <w:iCs w:val="0"/>
                <w:color w:val="595959"/>
              </w:rPr>
            </w:pPr>
            <w:r>
              <w:rPr>
                <w:rStyle w:val="IntenseEmphasis"/>
                <w:b/>
                <w:bCs w:val="0"/>
                <w:i w:val="0"/>
                <w:iCs w:val="0"/>
                <w:color w:val="595959"/>
              </w:rPr>
              <w:t>PR 1</w:t>
            </w:r>
            <w:r w:rsidR="00041CC4">
              <w:rPr>
                <w:rStyle w:val="IntenseEmphasis"/>
                <w:b/>
                <w:bCs w:val="0"/>
                <w:i w:val="0"/>
                <w:iCs w:val="0"/>
                <w:color w:val="595959"/>
              </w:rPr>
              <w:t>7</w:t>
            </w:r>
            <w:r>
              <w:rPr>
                <w:rStyle w:val="IntenseEmphasis"/>
                <w:b/>
                <w:bCs w:val="0"/>
                <w:i w:val="0"/>
                <w:iCs w:val="0"/>
                <w:color w:val="595959"/>
              </w:rPr>
              <w:t>.3</w:t>
            </w:r>
          </w:p>
        </w:tc>
        <w:tc>
          <w:tcPr>
            <w:tcW w:w="8080" w:type="dxa"/>
            <w:tcBorders>
              <w:top w:val="single" w:sz="4" w:space="0" w:color="0070C0"/>
              <w:right w:val="single" w:sz="4" w:space="0" w:color="0070C0"/>
            </w:tcBorders>
            <w:shd w:val="clear" w:color="auto" w:fill="DAEEF3" w:themeFill="accent5" w:themeFillTint="33"/>
          </w:tcPr>
          <w:p w14:paraId="4069DF03" w14:textId="77777777" w:rsidR="00173E36" w:rsidRPr="001C0916"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2C206B0" w14:textId="77777777" w:rsidR="00173E36" w:rsidRPr="005B4C52"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14:paraId="112A6F8D"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4630958"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E15634C" w14:textId="77777777" w:rsidR="00173E36" w:rsidRDefault="00173E3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121B5189" w14:textId="77777777" w:rsidR="00173E36" w:rsidRDefault="00173E36" w:rsidP="003653E5">
      <w:pPr>
        <w:pStyle w:val="INDICATORNUMBER"/>
      </w:pPr>
    </w:p>
    <w:p w14:paraId="0F7FAE1F" w14:textId="304782D3" w:rsidR="007347C5" w:rsidRDefault="007347C5">
      <w:pPr>
        <w:widowControl/>
        <w:autoSpaceDE/>
        <w:autoSpaceDN/>
        <w:adjustRightInd/>
        <w:spacing w:before="0" w:after="0" w:line="240" w:lineRule="auto"/>
        <w:rPr>
          <w:rFonts w:eastAsia="Times New Roman"/>
          <w:b/>
          <w:color w:val="595959"/>
          <w:sz w:val="18"/>
          <w:szCs w:val="18"/>
        </w:rPr>
      </w:pPr>
      <w:r>
        <w:br w:type="page"/>
      </w:r>
    </w:p>
    <w:p w14:paraId="4272AEE5" w14:textId="77777777" w:rsidR="007347C5" w:rsidRDefault="007347C5" w:rsidP="003653E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738F1" w14:paraId="61C17C47" w14:textId="77777777" w:rsidTr="0074410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61E0182" w14:textId="77777777" w:rsidR="008738F1" w:rsidRPr="00DC20FA" w:rsidRDefault="008738F1" w:rsidP="0074410D">
            <w:pPr>
              <w:pStyle w:val="SectionIndicatorHeaderText"/>
              <w:rPr>
                <w:rStyle w:val="IntenseEmphasis"/>
                <w:b w:val="0"/>
                <w:bCs w:val="0"/>
                <w:i w:val="0"/>
                <w:iCs w:val="0"/>
                <w:color w:val="FFFFFF" w:themeColor="background1"/>
              </w:rPr>
            </w:pPr>
            <w:r>
              <w:rPr>
                <w:rStyle w:val="IntenseEmphasis"/>
                <w:b w:val="0"/>
                <w:i w:val="0"/>
                <w:color w:val="FFFFFF" w:themeColor="background1"/>
              </w:rPr>
              <w:t>PR 17</w:t>
            </w:r>
          </w:p>
        </w:tc>
        <w:tc>
          <w:tcPr>
            <w:tcW w:w="8075" w:type="dxa"/>
          </w:tcPr>
          <w:p w14:paraId="6DC58F41" w14:textId="77777777" w:rsidR="008738F1" w:rsidRPr="00DC20FA"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38F1" w:rsidRPr="00D5451C" w14:paraId="12EAA7CD" w14:textId="77777777" w:rsidTr="0074410D">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98DA37B" w14:textId="77777777" w:rsidR="008738F1" w:rsidRPr="000D72DF" w:rsidRDefault="008738F1" w:rsidP="0074410D">
            <w:pPr>
              <w:pStyle w:val="INDICATORNUMBER"/>
              <w:rPr>
                <w:rStyle w:val="IntenseEmphasis"/>
                <w:b/>
                <w:bCs w:val="0"/>
                <w:i w:val="0"/>
                <w:iCs w:val="0"/>
              </w:rPr>
            </w:pPr>
            <w:r>
              <w:rPr>
                <w:rStyle w:val="IntenseEmphasis"/>
                <w:b/>
                <w:bCs w:val="0"/>
                <w:i w:val="0"/>
                <w:iCs w:val="0"/>
                <w:color w:val="595959"/>
              </w:rPr>
              <w:t>PR 17.1</w:t>
            </w:r>
          </w:p>
        </w:tc>
        <w:tc>
          <w:tcPr>
            <w:tcW w:w="8075" w:type="dxa"/>
            <w:tcBorders>
              <w:bottom w:val="single" w:sz="4" w:space="0" w:color="A6A6A6"/>
            </w:tcBorders>
          </w:tcPr>
          <w:p w14:paraId="0C644D40" w14:textId="77777777" w:rsidR="008738F1" w:rsidRPr="00AA5CF0"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‘Active’ property developments or refurbishments refer to those that are taking place during the reporting year.</w:t>
            </w:r>
          </w:p>
          <w:p w14:paraId="5FB36B2F" w14:textId="77777777" w:rsidR="008738F1" w:rsidRPr="008C055A"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AA5CF0">
              <w:rPr>
                <w:szCs w:val="18"/>
              </w:rPr>
              <w:t>Determine the proportion based on number of active property developments and refurbishments.</w:t>
            </w:r>
          </w:p>
        </w:tc>
      </w:tr>
      <w:tr w:rsidR="008738F1" w:rsidRPr="00D5451C" w14:paraId="3A1C17D6"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ED2AEAD" w14:textId="77777777" w:rsidR="008738F1" w:rsidRDefault="008738F1" w:rsidP="0074410D">
            <w:pPr>
              <w:pStyle w:val="INDICATORNUMBER"/>
              <w:rPr>
                <w:rStyle w:val="IntenseEmphasis"/>
                <w:b/>
                <w:bCs w:val="0"/>
                <w:i w:val="0"/>
                <w:iCs w:val="0"/>
                <w:color w:val="595959"/>
              </w:rPr>
            </w:pPr>
            <w:r>
              <w:rPr>
                <w:rStyle w:val="IntenseEmphasis"/>
                <w:b/>
                <w:bCs w:val="0"/>
                <w:i w:val="0"/>
                <w:iCs w:val="0"/>
                <w:color w:val="595959"/>
              </w:rPr>
              <w:t>PR 17.3</w:t>
            </w:r>
          </w:p>
        </w:tc>
        <w:tc>
          <w:tcPr>
            <w:tcW w:w="8075" w:type="dxa"/>
            <w:tcBorders>
              <w:top w:val="single" w:sz="4" w:space="0" w:color="A6A6A6"/>
              <w:bottom w:val="single" w:sz="4" w:space="0" w:color="A6A6A6"/>
            </w:tcBorders>
          </w:tcPr>
          <w:p w14:paraId="154142AB" w14:textId="77777777" w:rsidR="008738F1" w:rsidRPr="00AA5CF0"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Your description may cover how your organisation approaches the incorporation of ESG issues into developments and refurbishments. For example, you may comment on: </w:t>
            </w:r>
          </w:p>
          <w:p w14:paraId="4AFC0A54" w14:textId="77777777" w:rsidR="008738F1" w:rsidRPr="008738F1" w:rsidRDefault="008738F1" w:rsidP="00EB2B13">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Whether your developments and refurbishments aim to improve their ESG performance </w:t>
            </w:r>
          </w:p>
          <w:p w14:paraId="20132C6F" w14:textId="77777777" w:rsidR="008738F1" w:rsidRPr="008738F1" w:rsidRDefault="008738F1" w:rsidP="00EB2B13">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Whether your managers (if applicable) have a duty to drive improvements in property sustainability performance</w:t>
            </w:r>
          </w:p>
          <w:p w14:paraId="1E35A9D4" w14:textId="77777777" w:rsidR="008738F1" w:rsidRPr="008738F1" w:rsidRDefault="008738F1" w:rsidP="00EB2B13">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Drivers behind </w:t>
            </w:r>
            <w:r w:rsidR="00D25BD1" w:rsidRPr="00AA5CF0">
              <w:rPr>
                <w:szCs w:val="18"/>
              </w:rPr>
              <w:t>on-going</w:t>
            </w:r>
            <w:r w:rsidRPr="00AA5CF0">
              <w:rPr>
                <w:szCs w:val="18"/>
              </w:rPr>
              <w:t xml:space="preserve"> development and refurbishment projects (e.g.  investor client demand, economic benefit, occupier demand, future proofing against regulation, compliance with existing regulation or other) </w:t>
            </w:r>
          </w:p>
          <w:p w14:paraId="72ACB3BB" w14:textId="77777777" w:rsidR="008738F1" w:rsidRPr="009576BB" w:rsidRDefault="008738F1" w:rsidP="00C9638E">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pPr>
            <w:r w:rsidRPr="00AA5CF0">
              <w:rPr>
                <w:szCs w:val="18"/>
              </w:rPr>
              <w:t>Whether your organisation has ESG standards in place for contractors and how you ensure that contractors are compliant with these standards</w:t>
            </w:r>
          </w:p>
        </w:tc>
      </w:tr>
      <w:tr w:rsidR="006A212E" w:rsidRPr="00D5451C" w14:paraId="2678B7A0" w14:textId="77777777" w:rsidTr="002D418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119A7CE5" w14:textId="77777777" w:rsidR="006A212E" w:rsidRPr="008867DB" w:rsidRDefault="00EE5079" w:rsidP="004E4743">
            <w:pPr>
              <w:pStyle w:val="INDICATORTEXT"/>
              <w:widowControl w:val="0"/>
              <w:autoSpaceDE w:val="0"/>
              <w:autoSpaceDN w:val="0"/>
              <w:adjustRightInd w:val="0"/>
              <w:spacing w:line="312" w:lineRule="auto"/>
              <w:jc w:val="both"/>
              <w:rPr>
                <w:b/>
                <w:szCs w:val="18"/>
              </w:rPr>
            </w:pPr>
            <w:r w:rsidRPr="008867DB">
              <w:rPr>
                <w:b/>
                <w:szCs w:val="18"/>
              </w:rPr>
              <w:t>LOGIC</w:t>
            </w:r>
          </w:p>
        </w:tc>
      </w:tr>
      <w:tr w:rsidR="006A212E" w:rsidRPr="00D5451C" w14:paraId="7D4D486E"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ED26ADE" w14:textId="77777777" w:rsidR="006A212E" w:rsidRDefault="00A34725" w:rsidP="0074410D">
            <w:pPr>
              <w:pStyle w:val="INDICATORNUMBER"/>
              <w:rPr>
                <w:rStyle w:val="IntenseEmphasis"/>
                <w:b/>
                <w:bCs w:val="0"/>
                <w:i w:val="0"/>
                <w:iCs w:val="0"/>
                <w:color w:val="595959"/>
              </w:rPr>
            </w:pPr>
            <w:r>
              <w:rPr>
                <w:rStyle w:val="IntenseEmphasis"/>
                <w:b/>
                <w:bCs w:val="0"/>
                <w:i w:val="0"/>
                <w:iCs w:val="0"/>
                <w:color w:val="595959"/>
              </w:rPr>
              <w:t>PR 17</w:t>
            </w:r>
          </w:p>
        </w:tc>
        <w:tc>
          <w:tcPr>
            <w:tcW w:w="8075" w:type="dxa"/>
            <w:tcBorders>
              <w:top w:val="single" w:sz="4" w:space="0" w:color="A6A6A6"/>
              <w:bottom w:val="single" w:sz="4" w:space="0" w:color="A6A6A6"/>
            </w:tcBorders>
          </w:tcPr>
          <w:p w14:paraId="1343E60C" w14:textId="77777777" w:rsidR="006A212E" w:rsidRPr="00AA5CF0" w:rsidRDefault="006A212E" w:rsidP="004E47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 </w:t>
            </w:r>
            <w:r>
              <w:rPr>
                <w:szCs w:val="18"/>
              </w:rPr>
              <w:t>development and refurbishment in [14.2]</w:t>
            </w:r>
          </w:p>
        </w:tc>
      </w:tr>
      <w:tr w:rsidR="008738F1" w:rsidRPr="00D5451C" w14:paraId="70AFB3E7"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90A0387" w14:textId="77777777" w:rsidR="008738F1" w:rsidRPr="00D37B0D" w:rsidRDefault="008738F1" w:rsidP="0074410D">
            <w:pPr>
              <w:pStyle w:val="INDICATORTEXT"/>
              <w:jc w:val="both"/>
              <w:rPr>
                <w:b/>
              </w:rPr>
            </w:pPr>
            <w:r w:rsidRPr="00D37B0D">
              <w:rPr>
                <w:b/>
              </w:rPr>
              <w:t>ASSESSMENT</w:t>
            </w:r>
          </w:p>
        </w:tc>
      </w:tr>
      <w:tr w:rsidR="008738F1" w:rsidRPr="00D5451C" w14:paraId="4AABA2BC" w14:textId="77777777" w:rsidTr="0074410D">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E80CFA6" w14:textId="77777777" w:rsidR="008738F1" w:rsidRDefault="008738F1" w:rsidP="0074410D">
            <w:pPr>
              <w:pStyle w:val="INDICATORNUMBER"/>
              <w:rPr>
                <w:rStyle w:val="IntenseEmphasis"/>
                <w:b/>
                <w:bCs w:val="0"/>
                <w:i w:val="0"/>
                <w:iCs w:val="0"/>
                <w:color w:val="595959"/>
              </w:rPr>
            </w:pPr>
            <w:r>
              <w:rPr>
                <w:rStyle w:val="IntenseEmphasis"/>
                <w:b/>
                <w:bCs w:val="0"/>
                <w:i w:val="0"/>
                <w:iCs w:val="0"/>
                <w:color w:val="595959"/>
              </w:rPr>
              <w:t>PR 1</w:t>
            </w:r>
            <w:r w:rsidR="002E238C">
              <w:rPr>
                <w:rStyle w:val="IntenseEmphasis"/>
                <w:b/>
                <w:bCs w:val="0"/>
                <w:i w:val="0"/>
                <w:iCs w:val="0"/>
                <w:color w:val="595959"/>
              </w:rPr>
              <w:t>7</w:t>
            </w:r>
          </w:p>
        </w:tc>
        <w:tc>
          <w:tcPr>
            <w:tcW w:w="8075" w:type="dxa"/>
            <w:tcBorders>
              <w:top w:val="single" w:sz="4" w:space="0" w:color="A6A6A6"/>
              <w:bottom w:val="single" w:sz="4" w:space="0" w:color="0070C0"/>
            </w:tcBorders>
          </w:tcPr>
          <w:p w14:paraId="2B1D50CB" w14:textId="77777777" w:rsidR="002E238C" w:rsidRPr="002E238C" w:rsidRDefault="002E238C" w:rsidP="002E238C">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2E238C">
              <w:rPr>
                <w:rFonts w:eastAsiaTheme="minorEastAsia"/>
                <w:szCs w:val="18"/>
              </w:rPr>
              <w:t xml:space="preserve">Maximum score: Six </w:t>
            </w:r>
            <w:r w:rsidRPr="002E238C">
              <w:rPr>
                <w:rFonts w:eastAsiaTheme="minorEastAsia"/>
                <w:szCs w:val="18"/>
              </w:rPr>
              <w:sym w:font="Wingdings" w:char="F0AB"/>
            </w:r>
          </w:p>
          <w:p w14:paraId="364A7F62" w14:textId="77777777" w:rsidR="008738F1" w:rsidRDefault="002E238C" w:rsidP="00FC4079">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rFonts w:eastAsiaTheme="minorEastAsia"/>
                <w:szCs w:val="18"/>
              </w:rPr>
              <w:t xml:space="preserve">This indicator assesses two parts of </w:t>
            </w:r>
            <w:r w:rsidR="00EE39FB">
              <w:rPr>
                <w:rFonts w:eastAsiaTheme="minorEastAsia"/>
                <w:szCs w:val="18"/>
              </w:rPr>
              <w:t>[</w:t>
            </w:r>
            <w:r w:rsidRPr="00AA5CF0">
              <w:rPr>
                <w:rFonts w:eastAsiaTheme="minorEastAsia"/>
                <w:szCs w:val="18"/>
              </w:rPr>
              <w:t>17</w:t>
            </w:r>
            <w:r w:rsidR="00EE39FB">
              <w:rPr>
                <w:rFonts w:eastAsiaTheme="minorEastAsia"/>
                <w:szCs w:val="18"/>
              </w:rPr>
              <w:t>]</w:t>
            </w:r>
            <w:r w:rsidRPr="00AA5CF0">
              <w:rPr>
                <w:rFonts w:eastAsiaTheme="minorEastAsia"/>
                <w:szCs w:val="18"/>
              </w:rPr>
              <w:t xml:space="preserve"> separately. </w:t>
            </w:r>
            <w:r w:rsidR="00EE39FB">
              <w:rPr>
                <w:rFonts w:eastAsiaTheme="minorEastAsia"/>
                <w:szCs w:val="18"/>
              </w:rPr>
              <w:t>[</w:t>
            </w:r>
            <w:r w:rsidRPr="00AA5CF0">
              <w:rPr>
                <w:rFonts w:eastAsiaTheme="minorEastAsia"/>
                <w:szCs w:val="18"/>
              </w:rPr>
              <w:t>17.1</w:t>
            </w:r>
            <w:r w:rsidR="00EE39FB">
              <w:rPr>
                <w:rFonts w:eastAsiaTheme="minorEastAsia"/>
                <w:szCs w:val="18"/>
              </w:rPr>
              <w:t>]</w:t>
            </w:r>
            <w:r w:rsidRPr="00AA5CF0">
              <w:rPr>
                <w:rFonts w:eastAsiaTheme="minorEastAsia"/>
                <w:szCs w:val="18"/>
              </w:rPr>
              <w:t xml:space="preserve"> is worth</w:t>
            </w:r>
            <w:r w:rsidR="00EE206F">
              <w:rPr>
                <w:rFonts w:eastAsiaTheme="minorEastAsia"/>
                <w:szCs w:val="18"/>
              </w:rPr>
              <w:t xml:space="preserve"> </w:t>
            </w:r>
            <w:r w:rsidR="00FC4079">
              <w:rPr>
                <w:rFonts w:eastAsiaTheme="minorEastAsia"/>
                <w:szCs w:val="18"/>
              </w:rPr>
              <w:t xml:space="preserve">three </w:t>
            </w:r>
            <w:r w:rsidRPr="00AA5CF0">
              <w:rPr>
                <w:rFonts w:eastAsiaTheme="minorEastAsia"/>
                <w:szCs w:val="18"/>
              </w:rPr>
              <w:sym w:font="Wingdings" w:char="F0AB"/>
            </w:r>
            <w:r w:rsidRPr="00AA5CF0">
              <w:rPr>
                <w:rFonts w:eastAsiaTheme="minorEastAsia"/>
                <w:szCs w:val="18"/>
              </w:rPr>
              <w:t xml:space="preserve"> and </w:t>
            </w:r>
            <w:r w:rsidR="00EE39FB">
              <w:rPr>
                <w:rFonts w:eastAsiaTheme="minorEastAsia"/>
                <w:szCs w:val="18"/>
              </w:rPr>
              <w:t>[1</w:t>
            </w:r>
            <w:r w:rsidRPr="00AA5CF0">
              <w:rPr>
                <w:rFonts w:eastAsiaTheme="minorEastAsia"/>
                <w:szCs w:val="18"/>
              </w:rPr>
              <w:t>7.2</w:t>
            </w:r>
            <w:r w:rsidR="00EE39FB">
              <w:rPr>
                <w:rFonts w:eastAsiaTheme="minorEastAsia"/>
                <w:szCs w:val="18"/>
              </w:rPr>
              <w:t>]</w:t>
            </w:r>
            <w:r w:rsidRPr="00AA5CF0">
              <w:rPr>
                <w:rFonts w:eastAsiaTheme="minorEastAsia"/>
                <w:szCs w:val="18"/>
              </w:rPr>
              <w:t xml:space="preserve"> is worth </w:t>
            </w:r>
            <w:proofErr w:type="gramStart"/>
            <w:r w:rsidR="00FC4079">
              <w:rPr>
                <w:rFonts w:eastAsiaTheme="minorEastAsia"/>
                <w:szCs w:val="18"/>
              </w:rPr>
              <w:t xml:space="preserve">three </w:t>
            </w:r>
            <w:proofErr w:type="gramEnd"/>
            <w:r w:rsidRPr="00AA5CF0">
              <w:rPr>
                <w:rFonts w:eastAsiaTheme="minorEastAsia"/>
                <w:szCs w:val="18"/>
              </w:rPr>
              <w:sym w:font="Wingdings" w:char="F0AB"/>
            </w:r>
            <w:r w:rsidRPr="00AA5CF0">
              <w:rPr>
                <w:rFonts w:eastAsiaTheme="minorEastAsia"/>
                <w:szCs w:val="18"/>
              </w:rPr>
              <w:t>.</w:t>
            </w:r>
          </w:p>
        </w:tc>
      </w:tr>
    </w:tbl>
    <w:p w14:paraId="22CA3877" w14:textId="77777777" w:rsidR="008738F1" w:rsidRDefault="008738F1" w:rsidP="003653E5">
      <w:pPr>
        <w:pStyle w:val="INDICATORNUMBER"/>
      </w:pPr>
    </w:p>
    <w:p w14:paraId="22E0352D" w14:textId="77777777" w:rsidR="00DF5692" w:rsidRDefault="00DF5692">
      <w:pPr>
        <w:widowControl/>
        <w:autoSpaceDE/>
        <w:autoSpaceDN/>
        <w:adjustRightInd/>
        <w:spacing w:before="0" w:after="0" w:line="240" w:lineRule="auto"/>
        <w:rPr>
          <w:rFonts w:eastAsia="Times New Roman"/>
          <w:b/>
          <w:color w:val="595959"/>
          <w:sz w:val="18"/>
          <w:szCs w:val="18"/>
        </w:rPr>
        <w:sectPr w:rsidR="00DF5692" w:rsidSect="00644696">
          <w:headerReference w:type="default" r:id="rId45"/>
          <w:headerReference w:type="first" r:id="rId46"/>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DF5692" w:rsidRPr="00F44B1D" w14:paraId="65487F35" w14:textId="77777777" w:rsidTr="0074410D">
        <w:trPr>
          <w:trHeight w:val="387"/>
        </w:trPr>
        <w:tc>
          <w:tcPr>
            <w:tcW w:w="709" w:type="dxa"/>
          </w:tcPr>
          <w:p w14:paraId="7EBEA220" w14:textId="77777777" w:rsidR="00DF5692" w:rsidRPr="00ED1D5A" w:rsidRDefault="00DF5692"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68F12A3A" wp14:editId="06EDE005">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237D64EE" w14:textId="77777777" w:rsidR="00DF5692" w:rsidRPr="00041E34" w:rsidRDefault="00DF5692" w:rsidP="0074410D">
            <w:pPr>
              <w:pStyle w:val="Heading3"/>
              <w:outlineLvl w:val="2"/>
              <w:rPr>
                <w:rStyle w:val="IntenseEmphasis"/>
                <w:b/>
                <w:bCs/>
                <w:i w:val="0"/>
                <w:iCs w:val="0"/>
                <w:color w:val="FFFFFF" w:themeColor="background1"/>
              </w:rPr>
            </w:pPr>
            <w:bookmarkStart w:id="14" w:name="_Toc367891492"/>
            <w:r>
              <w:t>OCCUPIER ENGAGEMENT</w:t>
            </w:r>
            <w:bookmarkEnd w:id="14"/>
          </w:p>
        </w:tc>
      </w:tr>
    </w:tbl>
    <w:p w14:paraId="579D58B4" w14:textId="77777777" w:rsidR="00173E36" w:rsidRDefault="00173E36">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E1B30" w14:paraId="3718A127" w14:textId="77777777" w:rsidTr="007441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CD59866" w14:textId="77777777" w:rsidR="00BE1B30" w:rsidRPr="00356CDA" w:rsidRDefault="00BE1B30" w:rsidP="0074410D">
            <w:pPr>
              <w:widowControl/>
              <w:autoSpaceDE/>
              <w:autoSpaceDN/>
              <w:adjustRightInd/>
              <w:spacing w:after="0" w:line="240" w:lineRule="auto"/>
              <w:rPr>
                <w:rStyle w:val="IntenseEmphasis"/>
                <w:b w:val="0"/>
                <w:bCs w:val="0"/>
                <w:iCs w:val="0"/>
                <w:color w:val="FFFFFF" w:themeColor="background1"/>
              </w:rPr>
            </w:pPr>
          </w:p>
        </w:tc>
        <w:tc>
          <w:tcPr>
            <w:tcW w:w="3402" w:type="dxa"/>
          </w:tcPr>
          <w:p w14:paraId="7985E2F5" w14:textId="77777777" w:rsidR="00BE1B30" w:rsidRPr="00356CDA"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F04498E" w14:textId="77777777" w:rsidR="00BE1B30" w:rsidRPr="00356CDA"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A10C8B5" w14:textId="77777777" w:rsidR="00BE1B30" w:rsidRPr="00356CDA" w:rsidRDefault="00BE1B30" w:rsidP="0074410D">
            <w:pPr>
              <w:widowControl/>
              <w:autoSpaceDE/>
              <w:autoSpaceDN/>
              <w:adjustRightInd/>
              <w:spacing w:after="0" w:line="240" w:lineRule="auto"/>
              <w:rPr>
                <w:rStyle w:val="IntenseEmphasis"/>
                <w:b w:val="0"/>
                <w:bCs w:val="0"/>
                <w:iCs w:val="0"/>
                <w:color w:val="FFFFFF" w:themeColor="background1"/>
              </w:rPr>
            </w:pPr>
            <w:r w:rsidRPr="00356CDA">
              <w:t>Principle</w:t>
            </w:r>
          </w:p>
        </w:tc>
      </w:tr>
      <w:tr w:rsidR="00BE1B30" w14:paraId="705AFBD0" w14:textId="77777777" w:rsidTr="0074410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8272B5F" w14:textId="77777777" w:rsidR="00BE1B30" w:rsidRPr="00356CDA" w:rsidRDefault="00BE1B30" w:rsidP="0074410D">
            <w:pPr>
              <w:pStyle w:val="SectionIndicatorHeaderText"/>
              <w:rPr>
                <w:rStyle w:val="IntenseEmphasis"/>
                <w:bCs w:val="0"/>
                <w:i w:val="0"/>
                <w:iCs w:val="0"/>
                <w:color w:val="FFFFFF" w:themeColor="background1"/>
              </w:rPr>
            </w:pPr>
            <w:r>
              <w:rPr>
                <w:rStyle w:val="IntenseEmphasis"/>
                <w:i w:val="0"/>
                <w:color w:val="FFFFFF" w:themeColor="background1"/>
              </w:rPr>
              <w:t>PR 18</w:t>
            </w:r>
          </w:p>
        </w:tc>
        <w:tc>
          <w:tcPr>
            <w:tcW w:w="3402" w:type="dxa"/>
          </w:tcPr>
          <w:p w14:paraId="53BC03A2" w14:textId="77777777" w:rsidR="00BE1B30" w:rsidRPr="00356CDA"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8B8E96A" w14:textId="77777777" w:rsidR="00BE1B30" w:rsidRPr="00A57E01"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033ED5F" w14:textId="77777777" w:rsidR="00BE1B30" w:rsidRPr="00356CDA" w:rsidRDefault="00BE1B30" w:rsidP="0074410D">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1419E57" w14:textId="77777777" w:rsidR="00BE1B30" w:rsidRDefault="00BE1B30" w:rsidP="00BE1B30">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E1B30" w14:paraId="34039A04"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882C4CD" w14:textId="77777777" w:rsidR="00BE1B30" w:rsidRPr="00903B63" w:rsidRDefault="00BE1B30" w:rsidP="0074410D">
            <w:pPr>
              <w:pStyle w:val="SectionIndicatorHeaderText"/>
              <w:rPr>
                <w:rStyle w:val="IntenseEmphasis"/>
                <w:b w:val="0"/>
                <w:bCs w:val="0"/>
                <w:i w:val="0"/>
                <w:iCs w:val="0"/>
                <w:color w:val="FFFFFF" w:themeColor="background1"/>
              </w:rPr>
            </w:pPr>
            <w:r>
              <w:rPr>
                <w:rStyle w:val="IntenseEmphasis"/>
                <w:i w:val="0"/>
                <w:color w:val="FFFFFF" w:themeColor="background1"/>
              </w:rPr>
              <w:t>PR 18</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25695870" w14:textId="77777777" w:rsidR="00BE1B30" w:rsidRPr="00903B63" w:rsidRDefault="00BE1B3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E1B30" w14:paraId="4D924B4D"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234352F" w14:textId="77777777" w:rsidR="00BE1B30" w:rsidRDefault="00BE1B30" w:rsidP="0074410D">
            <w:pPr>
              <w:pStyle w:val="INDICATORNUMBER"/>
              <w:rPr>
                <w:rStyle w:val="IntenseEmphasis"/>
                <w:b/>
                <w:bCs w:val="0"/>
                <w:i w:val="0"/>
                <w:iCs w:val="0"/>
                <w:color w:val="595959"/>
              </w:rPr>
            </w:pPr>
            <w:r>
              <w:rPr>
                <w:rStyle w:val="IntenseEmphasis"/>
                <w:b/>
                <w:bCs w:val="0"/>
                <w:i w:val="0"/>
                <w:iCs w:val="0"/>
                <w:color w:val="595959"/>
              </w:rPr>
              <w:t>PR 18.1</w:t>
            </w:r>
          </w:p>
        </w:tc>
        <w:tc>
          <w:tcPr>
            <w:tcW w:w="8080" w:type="dxa"/>
            <w:tcBorders>
              <w:top w:val="single" w:sz="4" w:space="0" w:color="0070C0"/>
              <w:right w:val="single" w:sz="4" w:space="0" w:color="0070C0"/>
            </w:tcBorders>
            <w:shd w:val="clear" w:color="auto" w:fill="DAEEF3" w:themeFill="accent5" w:themeFillTint="33"/>
          </w:tcPr>
          <w:p w14:paraId="301552F4" w14:textId="77777777" w:rsidR="00BE1B30" w:rsidRPr="00BE1B30"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BE1B30">
              <w:rPr>
                <w:bCs/>
              </w:rPr>
              <w:t>Indicate the proportion of property occupiers your organisation, and/or your property managers, engaged with on ESG issues during the reporting year.</w:t>
            </w:r>
          </w:p>
        </w:tc>
      </w:tr>
      <w:tr w:rsidR="00BE1B30" w14:paraId="6AB1B7EC"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2C88C73" w14:textId="77777777" w:rsidR="00BE1B30" w:rsidRDefault="00BE1B30"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0C81ADD" w14:textId="77777777" w:rsidR="00BE1B30" w:rsidRPr="00EE206F"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&gt;90% of occupiers </w:t>
            </w:r>
          </w:p>
          <w:p w14:paraId="2348E6AA" w14:textId="77777777" w:rsidR="00BE1B30" w:rsidRPr="00EE206F"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51-90% of occupiers </w:t>
            </w:r>
          </w:p>
          <w:p w14:paraId="4E7D963B" w14:textId="77777777" w:rsidR="00BE1B30" w:rsidRPr="00EE206F"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10-50% of occupiers </w:t>
            </w:r>
          </w:p>
          <w:p w14:paraId="756E4D9A" w14:textId="77777777" w:rsidR="00BE1B30" w:rsidRPr="00EE206F"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&lt;10% of occupiers </w:t>
            </w:r>
          </w:p>
          <w:p w14:paraId="34BB8BBA" w14:textId="77777777" w:rsidR="00BE1B30" w:rsidRPr="001C0916"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EE206F" w:rsidDel="001E0FC4">
              <w:rPr>
                <w:szCs w:val="18"/>
              </w:rPr>
              <w:t xml:space="preserve"> </w:t>
            </w:r>
            <w:r w:rsidR="006F4153">
              <w:rPr>
                <w:szCs w:val="18"/>
              </w:rPr>
              <w:t>(in terms of</w:t>
            </w:r>
            <w:r w:rsidRPr="00EE206F">
              <w:rPr>
                <w:szCs w:val="18"/>
              </w:rPr>
              <w:t xml:space="preserve"> number of occupiers)</w:t>
            </w:r>
          </w:p>
        </w:tc>
      </w:tr>
      <w:tr w:rsidR="00BE1B30" w14:paraId="483F0510"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B0CD3D4" w14:textId="77777777" w:rsidR="00BE1B30" w:rsidRDefault="00BE1B30" w:rsidP="0074410D">
            <w:pPr>
              <w:pStyle w:val="INDICATORNUMBER"/>
              <w:rPr>
                <w:rStyle w:val="IntenseEmphasis"/>
                <w:b/>
                <w:bCs w:val="0"/>
                <w:i w:val="0"/>
                <w:iCs w:val="0"/>
                <w:color w:val="595959"/>
              </w:rPr>
            </w:pPr>
            <w:r>
              <w:rPr>
                <w:rStyle w:val="IntenseEmphasis"/>
                <w:b/>
                <w:bCs w:val="0"/>
                <w:i w:val="0"/>
                <w:iCs w:val="0"/>
                <w:color w:val="595959"/>
              </w:rPr>
              <w:t>PR 18.2</w:t>
            </w:r>
          </w:p>
        </w:tc>
        <w:tc>
          <w:tcPr>
            <w:tcW w:w="8080" w:type="dxa"/>
            <w:tcBorders>
              <w:top w:val="single" w:sz="4" w:space="0" w:color="0070C0"/>
              <w:right w:val="single" w:sz="4" w:space="0" w:color="0070C0"/>
            </w:tcBorders>
            <w:shd w:val="clear" w:color="auto" w:fill="DAEEF3" w:themeFill="accent5" w:themeFillTint="33"/>
          </w:tcPr>
          <w:p w14:paraId="6146FC74" w14:textId="77777777" w:rsidR="00BE1B30" w:rsidRPr="000D4652"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BE1B30">
              <w:t>Indicate if the following practises and areas are typically part of your, and/or your property managers’, occupier engagements</w:t>
            </w:r>
            <w:r w:rsidR="00EE206F">
              <w:t>.</w:t>
            </w:r>
          </w:p>
        </w:tc>
      </w:tr>
      <w:tr w:rsidR="00BE1B30" w14:paraId="2968EBCD"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1A3AB9A2" w14:textId="77777777" w:rsidR="00BE1B30" w:rsidRDefault="00BE1B30"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58AE1B0"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Distribute a sustainability guide to occupiers</w:t>
            </w:r>
          </w:p>
          <w:p w14:paraId="2CFF435F"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Organise occupier events focused on increasing sustainability awareness </w:t>
            </w:r>
          </w:p>
          <w:p w14:paraId="3B5D75B5"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Deliver training on energy and water efficiency </w:t>
            </w:r>
          </w:p>
          <w:p w14:paraId="0B5549BF"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Deliver training on waste minimisation</w:t>
            </w:r>
          </w:p>
          <w:p w14:paraId="3DA3E9F6"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Provide feedback on energy and water consumption and/or waste generation </w:t>
            </w:r>
          </w:p>
          <w:p w14:paraId="13E3692D"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Provide feedback on waste generation</w:t>
            </w:r>
          </w:p>
          <w:p w14:paraId="133D9409" w14:textId="77777777" w:rsidR="00BE1B30" w:rsidRPr="00EE206F"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Carry out occupier satisfaction surveys</w:t>
            </w:r>
          </w:p>
          <w:p w14:paraId="24AFC6DE" w14:textId="77777777" w:rsidR="00BE1B30"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EE206F">
              <w:rPr>
                <w:szCs w:val="18"/>
              </w:rPr>
              <w:sym w:font="Wingdings" w:char="F071"/>
            </w:r>
            <w:r w:rsidRPr="00EE206F">
              <w:rPr>
                <w:szCs w:val="18"/>
              </w:rPr>
              <w:t xml:space="preserve"> Other, specify________</w:t>
            </w:r>
            <w:r w:rsidR="00EE206F">
              <w:rPr>
                <w:szCs w:val="18"/>
              </w:rPr>
              <w:t>_</w:t>
            </w:r>
          </w:p>
        </w:tc>
      </w:tr>
      <w:tr w:rsidR="00BE1B30" w14:paraId="73A86A2C"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C67EEEB" w14:textId="77777777" w:rsidR="00BE1B30" w:rsidRPr="00AE100E" w:rsidRDefault="00BE1B30" w:rsidP="004E50B0">
            <w:pPr>
              <w:pStyle w:val="INDICATORNUMBER"/>
              <w:rPr>
                <w:rStyle w:val="IntenseEmphasis"/>
                <w:b/>
                <w:bCs w:val="0"/>
                <w:i w:val="0"/>
                <w:iCs w:val="0"/>
                <w:color w:val="595959"/>
              </w:rPr>
            </w:pPr>
            <w:r>
              <w:rPr>
                <w:rStyle w:val="IntenseEmphasis"/>
                <w:b/>
                <w:bCs w:val="0"/>
                <w:i w:val="0"/>
                <w:iCs w:val="0"/>
                <w:color w:val="595959"/>
              </w:rPr>
              <w:t>PR 1</w:t>
            </w:r>
            <w:r w:rsidR="004E50B0">
              <w:rPr>
                <w:rStyle w:val="IntenseEmphasis"/>
                <w:b/>
                <w:bCs w:val="0"/>
                <w:i w:val="0"/>
                <w:iCs w:val="0"/>
                <w:color w:val="595959"/>
              </w:rPr>
              <w:t>8</w:t>
            </w:r>
            <w:r>
              <w:rPr>
                <w:rStyle w:val="IntenseEmphasis"/>
                <w:b/>
                <w:bCs w:val="0"/>
                <w:i w:val="0"/>
                <w:iCs w:val="0"/>
                <w:color w:val="595959"/>
              </w:rPr>
              <w:t>.3</w:t>
            </w:r>
          </w:p>
        </w:tc>
        <w:tc>
          <w:tcPr>
            <w:tcW w:w="8080" w:type="dxa"/>
            <w:tcBorders>
              <w:top w:val="single" w:sz="4" w:space="0" w:color="0070C0"/>
              <w:right w:val="single" w:sz="4" w:space="0" w:color="0070C0"/>
            </w:tcBorders>
            <w:shd w:val="clear" w:color="auto" w:fill="DAEEF3" w:themeFill="accent5" w:themeFillTint="33"/>
          </w:tcPr>
          <w:p w14:paraId="213F8114" w14:textId="77777777" w:rsidR="00BE1B30" w:rsidRPr="001C0916"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5261D0F" w14:textId="77777777" w:rsidR="00BE1B30" w:rsidRPr="005B4C52"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E1B30" w14:paraId="1B16673C"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A8AFCA1" w14:textId="77777777" w:rsidR="00BE1B30" w:rsidRDefault="00BE1B30"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07BC688" w14:textId="77777777" w:rsidR="00BE1B30" w:rsidRDefault="00BE1B30" w:rsidP="0074410D">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134"/>
        <w:gridCol w:w="8075"/>
      </w:tblGrid>
      <w:tr w:rsidR="004E50B0" w14:paraId="16A808B8" w14:textId="77777777" w:rsidTr="009127F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5FE0AD9" w14:textId="53DFBE69" w:rsidR="004E50B0" w:rsidRPr="00DC20FA" w:rsidRDefault="004E50B0" w:rsidP="0074410D">
            <w:pPr>
              <w:pStyle w:val="SectionIndicatorHeaderText"/>
              <w:rPr>
                <w:rStyle w:val="IntenseEmphasis"/>
                <w:b w:val="0"/>
                <w:bCs w:val="0"/>
                <w:i w:val="0"/>
                <w:iCs w:val="0"/>
                <w:color w:val="FFFFFF" w:themeColor="background1"/>
              </w:rPr>
            </w:pPr>
            <w:r>
              <w:rPr>
                <w:rStyle w:val="IntenseEmphasis"/>
                <w:b w:val="0"/>
                <w:i w:val="0"/>
                <w:color w:val="FFFFFF" w:themeColor="background1"/>
              </w:rPr>
              <w:t>R 18</w:t>
            </w:r>
          </w:p>
        </w:tc>
        <w:tc>
          <w:tcPr>
            <w:tcW w:w="8075" w:type="dxa"/>
          </w:tcPr>
          <w:p w14:paraId="05B3F85B" w14:textId="77777777" w:rsidR="004E50B0" w:rsidRPr="00DC20FA" w:rsidRDefault="004E50B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E50B0" w:rsidRPr="00D5451C" w14:paraId="68B83414" w14:textId="77777777" w:rsidTr="009127F2">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0960348" w14:textId="77777777" w:rsidR="004E50B0" w:rsidRPr="000D72DF" w:rsidRDefault="004E50B0" w:rsidP="0074410D">
            <w:pPr>
              <w:pStyle w:val="INDICATORNUMBER"/>
              <w:rPr>
                <w:rStyle w:val="IntenseEmphasis"/>
                <w:b/>
                <w:bCs w:val="0"/>
                <w:i w:val="0"/>
                <w:iCs w:val="0"/>
              </w:rPr>
            </w:pPr>
            <w:r>
              <w:rPr>
                <w:rStyle w:val="IntenseEmphasis"/>
                <w:b/>
                <w:bCs w:val="0"/>
                <w:i w:val="0"/>
                <w:iCs w:val="0"/>
                <w:color w:val="595959"/>
              </w:rPr>
              <w:t>PR 18.1</w:t>
            </w:r>
          </w:p>
        </w:tc>
        <w:tc>
          <w:tcPr>
            <w:tcW w:w="8075" w:type="dxa"/>
            <w:tcBorders>
              <w:bottom w:val="single" w:sz="4" w:space="0" w:color="A6A6A6"/>
            </w:tcBorders>
          </w:tcPr>
          <w:p w14:paraId="72CAE238" w14:textId="7FA7A40A" w:rsidR="004E50B0" w:rsidRPr="00AA5CF0"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Occupiers refer to a person or group that occupies a house, office, industrial estate, or similar. For the purpose of this module, occupiers refer to tenants. For example, one occupier or te</w:t>
            </w:r>
            <w:r w:rsidR="00EE206F">
              <w:rPr>
                <w:szCs w:val="18"/>
              </w:rPr>
              <w:t>nant may have 200 employees or five</w:t>
            </w:r>
            <w:r w:rsidRPr="00AA5CF0">
              <w:rPr>
                <w:szCs w:val="18"/>
              </w:rPr>
              <w:t xml:space="preserve"> residents. Please count the number of engagements as one per occupier, regardless of whether that particular occupier has 200 employees or </w:t>
            </w:r>
            <w:r w:rsidR="00EC6F93">
              <w:rPr>
                <w:szCs w:val="18"/>
              </w:rPr>
              <w:t>five</w:t>
            </w:r>
            <w:r w:rsidR="00EC6F93" w:rsidRPr="00AA5CF0">
              <w:rPr>
                <w:szCs w:val="18"/>
              </w:rPr>
              <w:t xml:space="preserve"> </w:t>
            </w:r>
            <w:r w:rsidRPr="00AA5CF0">
              <w:rPr>
                <w:szCs w:val="18"/>
              </w:rPr>
              <w:t xml:space="preserve">residents. </w:t>
            </w:r>
          </w:p>
          <w:p w14:paraId="7A96C748" w14:textId="77777777" w:rsidR="004E50B0" w:rsidRPr="008C055A"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AA5CF0">
              <w:rPr>
                <w:szCs w:val="18"/>
              </w:rPr>
              <w:t>Determine the proportion based on number of occupiers.</w:t>
            </w:r>
          </w:p>
        </w:tc>
      </w:tr>
      <w:tr w:rsidR="004E50B0" w:rsidRPr="00D5451C" w14:paraId="3BF615AD" w14:textId="77777777"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2B54A11" w14:textId="77777777" w:rsidR="004E50B0" w:rsidRPr="000D72DF" w:rsidRDefault="004E50B0" w:rsidP="0074410D">
            <w:pPr>
              <w:pStyle w:val="INDICATORNUMBER"/>
              <w:rPr>
                <w:rStyle w:val="IntenseEmphasis"/>
                <w:b/>
                <w:bCs w:val="0"/>
                <w:i w:val="0"/>
                <w:iCs w:val="0"/>
              </w:rPr>
            </w:pPr>
            <w:r>
              <w:rPr>
                <w:rStyle w:val="IntenseEmphasis"/>
                <w:b/>
                <w:bCs w:val="0"/>
                <w:i w:val="0"/>
                <w:iCs w:val="0"/>
                <w:color w:val="595959"/>
              </w:rPr>
              <w:t>PR 18.2</w:t>
            </w:r>
          </w:p>
        </w:tc>
        <w:tc>
          <w:tcPr>
            <w:tcW w:w="8075" w:type="dxa"/>
            <w:tcBorders>
              <w:top w:val="single" w:sz="4" w:space="0" w:color="A6A6A6"/>
              <w:bottom w:val="single" w:sz="4" w:space="0" w:color="A6A6A6"/>
            </w:tcBorders>
          </w:tcPr>
          <w:p w14:paraId="3454720A" w14:textId="71A2A30A" w:rsidR="004E50B0" w:rsidRPr="000B033D" w:rsidRDefault="004E50B0" w:rsidP="002A54EE">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4E50B0">
              <w:rPr>
                <w:szCs w:val="18"/>
              </w:rPr>
              <w:t>The options in this indicator are complementary to GRESB indicator Q36 in the ‘Stakeholder Engagement’ section of the 201</w:t>
            </w:r>
            <w:r w:rsidR="002A54EE">
              <w:rPr>
                <w:szCs w:val="18"/>
              </w:rPr>
              <w:t>4</w:t>
            </w:r>
            <w:r w:rsidRPr="004E50B0">
              <w:rPr>
                <w:szCs w:val="18"/>
              </w:rPr>
              <w:t xml:space="preserve"> GRESB survey.</w:t>
            </w:r>
          </w:p>
        </w:tc>
      </w:tr>
      <w:tr w:rsidR="004E50B0" w:rsidRPr="00D5451C" w14:paraId="689B0AEB" w14:textId="77777777"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7674ACB" w14:textId="77777777" w:rsidR="004E50B0" w:rsidRDefault="004E50B0" w:rsidP="0074410D">
            <w:pPr>
              <w:pStyle w:val="INDICATORNUMBER"/>
              <w:rPr>
                <w:rStyle w:val="IntenseEmphasis"/>
                <w:b/>
                <w:bCs w:val="0"/>
                <w:i w:val="0"/>
                <w:iCs w:val="0"/>
                <w:color w:val="595959"/>
              </w:rPr>
            </w:pPr>
            <w:r>
              <w:rPr>
                <w:rStyle w:val="IntenseEmphasis"/>
                <w:b/>
                <w:bCs w:val="0"/>
                <w:i w:val="0"/>
                <w:iCs w:val="0"/>
                <w:color w:val="595959"/>
              </w:rPr>
              <w:t>PR 18.3</w:t>
            </w:r>
          </w:p>
        </w:tc>
        <w:tc>
          <w:tcPr>
            <w:tcW w:w="8075" w:type="dxa"/>
            <w:tcBorders>
              <w:top w:val="single" w:sz="4" w:space="0" w:color="A6A6A6"/>
              <w:bottom w:val="single" w:sz="4" w:space="0" w:color="A6A6A6"/>
            </w:tcBorders>
          </w:tcPr>
          <w:p w14:paraId="44CA573B" w14:textId="77777777" w:rsidR="004E50B0" w:rsidRPr="004E50B0"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E50B0">
              <w:rPr>
                <w:rFonts w:eastAsiaTheme="minorEastAsia"/>
                <w:szCs w:val="18"/>
              </w:rPr>
              <w:t xml:space="preserve">You may describe how your organisation, and/or property managers, engages with occupiers on ESG issues. Your description may include discussion of: </w:t>
            </w:r>
          </w:p>
          <w:p w14:paraId="36C5447E" w14:textId="77777777" w:rsidR="004E50B0" w:rsidRPr="004E50B0" w:rsidRDefault="004E50B0" w:rsidP="00EB2B13">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E50B0">
              <w:rPr>
                <w:rFonts w:eastAsiaTheme="minorEastAsia"/>
                <w:szCs w:val="18"/>
              </w:rPr>
              <w:t>How your organisation selects occupiers for engagements</w:t>
            </w:r>
          </w:p>
          <w:p w14:paraId="4F03F4E0" w14:textId="77777777" w:rsidR="004E50B0" w:rsidRPr="004E50B0" w:rsidRDefault="004E50B0" w:rsidP="00EB2B13">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E50B0">
              <w:rPr>
                <w:rFonts w:eastAsiaTheme="minorEastAsia"/>
                <w:szCs w:val="18"/>
              </w:rPr>
              <w:t>How your organisation communicates with occupiers</w:t>
            </w:r>
          </w:p>
          <w:p w14:paraId="0F13FF5C" w14:textId="77777777" w:rsidR="004E50B0" w:rsidRPr="004E50B0" w:rsidRDefault="004E50B0" w:rsidP="00EB2B13">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E50B0">
              <w:rPr>
                <w:rFonts w:eastAsiaTheme="minorEastAsia"/>
                <w:szCs w:val="18"/>
              </w:rPr>
              <w:t>How your organisation ensures that occupiers understand the sustainability attributes of the buildings and spaces they occupy</w:t>
            </w:r>
          </w:p>
          <w:p w14:paraId="3EBE3F92" w14:textId="77777777" w:rsidR="004E50B0" w:rsidRPr="004E50B0" w:rsidRDefault="004E50B0" w:rsidP="00EB2B13">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E50B0">
              <w:rPr>
                <w:rFonts w:eastAsiaTheme="minorEastAsia"/>
                <w:szCs w:val="18"/>
              </w:rPr>
              <w:t>Whether partnership agreements between your organisation and occupiers to work on certain ESG issues are in place</w:t>
            </w:r>
          </w:p>
          <w:p w14:paraId="39814A00" w14:textId="77777777" w:rsidR="00C9638E" w:rsidRPr="009576BB" w:rsidRDefault="004E50B0" w:rsidP="00C9638E">
            <w:pPr>
              <w:pStyle w:val="INDICATORTEXT"/>
              <w:jc w:val="both"/>
              <w:cnfStyle w:val="000000000000" w:firstRow="0" w:lastRow="0" w:firstColumn="0" w:lastColumn="0" w:oddVBand="0" w:evenVBand="0" w:oddHBand="0" w:evenHBand="0" w:firstRowFirstColumn="0" w:firstRowLastColumn="0" w:lastRowFirstColumn="0" w:lastRowLastColumn="0"/>
            </w:pPr>
            <w:r w:rsidRPr="004E50B0">
              <w:rPr>
                <w:rFonts w:eastAsiaTheme="minorEastAsia"/>
                <w:szCs w:val="18"/>
              </w:rPr>
              <w:lastRenderedPageBreak/>
              <w:t xml:space="preserve">Depending on the property type (office, retail, industrial, </w:t>
            </w:r>
            <w:proofErr w:type="spellStart"/>
            <w:r w:rsidRPr="004E50B0">
              <w:rPr>
                <w:rFonts w:eastAsiaTheme="minorEastAsia"/>
                <w:szCs w:val="18"/>
              </w:rPr>
              <w:t>etc</w:t>
            </w:r>
            <w:proofErr w:type="spellEnd"/>
            <w:r w:rsidRPr="004E50B0">
              <w:rPr>
                <w:rFonts w:eastAsiaTheme="minorEastAsia"/>
                <w:szCs w:val="18"/>
              </w:rPr>
              <w:t>), your ability to influence and engage certain occupiers might be challenging as the occupier has operational control. If applicable, please discuss this in your response to this indicator. For transparency purposes, PR03 also gives you an opportunity to provide some context around which property types you have invested in.</w:t>
            </w:r>
          </w:p>
        </w:tc>
      </w:tr>
      <w:tr w:rsidR="009E6383" w:rsidRPr="00D5451C" w14:paraId="732E07BA" w14:textId="77777777" w:rsidTr="009127F2">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1334AA00" w14:textId="77777777" w:rsidR="009E6383" w:rsidRPr="00D37B0D" w:rsidRDefault="009E6383" w:rsidP="0074410D">
            <w:pPr>
              <w:pStyle w:val="INDICATORTEXT"/>
              <w:jc w:val="both"/>
              <w:rPr>
                <w:b/>
              </w:rPr>
            </w:pPr>
            <w:r>
              <w:rPr>
                <w:b/>
              </w:rPr>
              <w:lastRenderedPageBreak/>
              <w:t>LOGIC</w:t>
            </w:r>
          </w:p>
        </w:tc>
      </w:tr>
      <w:tr w:rsidR="009E6383" w:rsidRPr="00D5451C" w14:paraId="55E428A1" w14:textId="77777777"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8AE5045" w14:textId="77777777" w:rsidR="009E6383" w:rsidRPr="00D37B0D" w:rsidRDefault="009E6383" w:rsidP="0074410D">
            <w:pPr>
              <w:pStyle w:val="INDICATORTEXT"/>
              <w:jc w:val="both"/>
              <w:rPr>
                <w:b/>
              </w:rPr>
            </w:pPr>
            <w:r>
              <w:rPr>
                <w:rStyle w:val="IntenseEmphasis"/>
                <w:bCs w:val="0"/>
                <w:i w:val="0"/>
                <w:iCs w:val="0"/>
                <w:color w:val="595959"/>
              </w:rPr>
              <w:t>PR 18</w:t>
            </w:r>
          </w:p>
        </w:tc>
        <w:tc>
          <w:tcPr>
            <w:tcW w:w="8075" w:type="dxa"/>
            <w:tcBorders>
              <w:top w:val="single" w:sz="4" w:space="0" w:color="A6A6A6"/>
              <w:bottom w:val="single" w:sz="4" w:space="0" w:color="A6A6A6"/>
            </w:tcBorders>
          </w:tcPr>
          <w:p w14:paraId="1ADEDAD7" w14:textId="77777777" w:rsidR="009E6383" w:rsidRPr="00D37B0D" w:rsidRDefault="009E6383" w:rsidP="004E4743">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w:t>
            </w:r>
            <w:r>
              <w:rPr>
                <w:szCs w:val="18"/>
              </w:rPr>
              <w:t xml:space="preserve"> occupier engagements in [14.2]</w:t>
            </w:r>
          </w:p>
        </w:tc>
      </w:tr>
      <w:tr w:rsidR="004E50B0" w:rsidRPr="00D5451C" w14:paraId="1185EF43" w14:textId="77777777" w:rsidTr="009127F2">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A54B744" w14:textId="77777777" w:rsidR="004E50B0" w:rsidRPr="00D37B0D" w:rsidRDefault="004E50B0" w:rsidP="0074410D">
            <w:pPr>
              <w:pStyle w:val="INDICATORTEXT"/>
              <w:jc w:val="both"/>
              <w:rPr>
                <w:b/>
              </w:rPr>
            </w:pPr>
            <w:r w:rsidRPr="00D37B0D">
              <w:rPr>
                <w:b/>
              </w:rPr>
              <w:t>ASSESSMENT</w:t>
            </w:r>
          </w:p>
        </w:tc>
      </w:tr>
      <w:tr w:rsidR="004E50B0" w:rsidRPr="00D5451C" w14:paraId="7D846E50" w14:textId="77777777" w:rsidTr="009127F2">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C6CE8C7" w14:textId="77777777" w:rsidR="004E50B0" w:rsidRDefault="004E50B0" w:rsidP="0074410D">
            <w:pPr>
              <w:pStyle w:val="INDICATORNUMBER"/>
              <w:rPr>
                <w:rStyle w:val="IntenseEmphasis"/>
                <w:b/>
                <w:bCs w:val="0"/>
                <w:i w:val="0"/>
                <w:iCs w:val="0"/>
                <w:color w:val="595959"/>
              </w:rPr>
            </w:pPr>
            <w:r>
              <w:rPr>
                <w:rStyle w:val="IntenseEmphasis"/>
                <w:b/>
                <w:bCs w:val="0"/>
                <w:i w:val="0"/>
                <w:iCs w:val="0"/>
                <w:color w:val="595959"/>
              </w:rPr>
              <w:t>PR 18</w:t>
            </w:r>
          </w:p>
        </w:tc>
        <w:tc>
          <w:tcPr>
            <w:tcW w:w="8075" w:type="dxa"/>
            <w:tcBorders>
              <w:top w:val="single" w:sz="4" w:space="0" w:color="A6A6A6"/>
              <w:bottom w:val="single" w:sz="4" w:space="0" w:color="0070C0"/>
            </w:tcBorders>
          </w:tcPr>
          <w:p w14:paraId="5E49C901" w14:textId="77777777" w:rsidR="004E50B0" w:rsidRPr="004E50B0"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4E50B0">
              <w:rPr>
                <w:szCs w:val="18"/>
              </w:rPr>
              <w:sym w:font="Wingdings" w:char="F0AB"/>
            </w:r>
          </w:p>
          <w:p w14:paraId="21890B5F" w14:textId="77777777" w:rsidR="004E50B0" w:rsidRDefault="004E50B0" w:rsidP="00EE39FB">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 xml:space="preserve">The assessment of this indicator is based on your responses to </w:t>
            </w:r>
            <w:r w:rsidR="00EE39FB">
              <w:rPr>
                <w:szCs w:val="18"/>
              </w:rPr>
              <w:t>[</w:t>
            </w:r>
            <w:r w:rsidRPr="00AA5CF0">
              <w:rPr>
                <w:szCs w:val="18"/>
              </w:rPr>
              <w:t>18.1</w:t>
            </w:r>
            <w:r w:rsidR="00EE39FB">
              <w:rPr>
                <w:szCs w:val="18"/>
              </w:rPr>
              <w:t>]</w:t>
            </w:r>
            <w:r w:rsidRPr="00AA5CF0">
              <w:rPr>
                <w:szCs w:val="18"/>
              </w:rPr>
              <w:t>.</w:t>
            </w:r>
          </w:p>
        </w:tc>
      </w:tr>
    </w:tbl>
    <w:p w14:paraId="0BA1FDCE" w14:textId="77777777" w:rsidR="00BE1B30" w:rsidRDefault="00BE1B30">
      <w:pPr>
        <w:widowControl/>
        <w:autoSpaceDE/>
        <w:autoSpaceDN/>
        <w:adjustRightInd/>
        <w:spacing w:before="0" w:after="0" w:line="240" w:lineRule="auto"/>
      </w:pPr>
    </w:p>
    <w:p w14:paraId="08327F6E" w14:textId="77777777" w:rsidR="00DF5692" w:rsidRDefault="00DF5692">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33F2999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4F28712"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CF3268A"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196FC58"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50EC8FB"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5B930419"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0B0B7B8" w14:textId="77777777" w:rsidR="004409C6" w:rsidRPr="00903B63" w:rsidRDefault="0074410D" w:rsidP="005D3A75">
            <w:pPr>
              <w:pStyle w:val="SectionIndicatorHeaderText"/>
              <w:rPr>
                <w:rStyle w:val="IntenseEmphasis"/>
                <w:bCs w:val="0"/>
                <w:i w:val="0"/>
                <w:iCs w:val="0"/>
                <w:color w:val="FFFFFF" w:themeColor="background1"/>
              </w:rPr>
            </w:pPr>
            <w:r>
              <w:rPr>
                <w:rStyle w:val="IntenseEmphasis"/>
                <w:i w:val="0"/>
                <w:color w:val="FFFFFF" w:themeColor="background1"/>
              </w:rPr>
              <w:t>PR</w:t>
            </w:r>
            <w:r w:rsidR="004409C6">
              <w:rPr>
                <w:rStyle w:val="IntenseEmphasis"/>
                <w:i w:val="0"/>
                <w:color w:val="FFFFFF" w:themeColor="background1"/>
              </w:rPr>
              <w:t xml:space="preserve"> 1</w:t>
            </w:r>
            <w:r w:rsidR="003233B9">
              <w:rPr>
                <w:rStyle w:val="IntenseEmphasis"/>
                <w:i w:val="0"/>
                <w:color w:val="FFFFFF" w:themeColor="background1"/>
              </w:rPr>
              <w:t>9</w:t>
            </w:r>
          </w:p>
        </w:tc>
        <w:tc>
          <w:tcPr>
            <w:tcW w:w="3402" w:type="dxa"/>
            <w:shd w:val="clear" w:color="auto" w:fill="888888"/>
          </w:tcPr>
          <w:p w14:paraId="19A4B65A"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2BFFF77" w14:textId="77777777" w:rsidR="004409C6" w:rsidRPr="00E41723" w:rsidRDefault="003233B9"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687C16"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F676007"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7B4C2C" w14:paraId="089FFFA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94F77EC" w14:textId="77777777" w:rsidR="007B4C2C" w:rsidRPr="00903B63" w:rsidRDefault="0074410D" w:rsidP="005D3A75">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7B4C2C">
              <w:rPr>
                <w:rStyle w:val="IntenseEmphasis"/>
                <w:i w:val="0"/>
                <w:color w:val="FFFFFF" w:themeColor="background1"/>
              </w:rPr>
              <w:t xml:space="preserve"> 1</w:t>
            </w:r>
            <w:r>
              <w:rPr>
                <w:rStyle w:val="IntenseEmphasis"/>
                <w:i w:val="0"/>
                <w:color w:val="FFFFFF" w:themeColor="background1"/>
              </w:rPr>
              <w:t>9</w:t>
            </w:r>
          </w:p>
        </w:tc>
        <w:tc>
          <w:tcPr>
            <w:tcW w:w="8080" w:type="dxa"/>
            <w:tcBorders>
              <w:top w:val="single" w:sz="4" w:space="0" w:color="595959" w:themeColor="text1" w:themeTint="A6"/>
              <w:bottom w:val="nil"/>
              <w:right w:val="single" w:sz="4" w:space="0" w:color="5A5A5A"/>
            </w:tcBorders>
            <w:shd w:val="clear" w:color="auto" w:fill="888888"/>
          </w:tcPr>
          <w:p w14:paraId="2B485E41" w14:textId="77777777" w:rsidR="007B4C2C" w:rsidRPr="00903B63"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B4C2C" w14:paraId="7BD6493D" w14:textId="77777777" w:rsidTr="007441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FE56FA2" w14:textId="77777777" w:rsidR="007B4C2C" w:rsidRDefault="0074410D" w:rsidP="005D3A75">
            <w:pPr>
              <w:pStyle w:val="INDICATORNUMBER"/>
              <w:rPr>
                <w:rStyle w:val="IntenseEmphasis"/>
                <w:b/>
                <w:bCs w:val="0"/>
                <w:i w:val="0"/>
                <w:iCs w:val="0"/>
              </w:rPr>
            </w:pPr>
            <w:r>
              <w:rPr>
                <w:rStyle w:val="IntenseEmphasis"/>
                <w:b/>
                <w:bCs w:val="0"/>
                <w:i w:val="0"/>
                <w:iCs w:val="0"/>
                <w:color w:val="595959"/>
              </w:rPr>
              <w:t>PR 19</w:t>
            </w:r>
            <w:r w:rsidR="007B4C2C">
              <w:rPr>
                <w:rStyle w:val="IntenseEmphasis"/>
                <w:b/>
                <w:bCs w:val="0"/>
                <w:i w:val="0"/>
                <w:iCs w:val="0"/>
                <w:color w:val="595959"/>
              </w:rPr>
              <w:t>.1</w:t>
            </w:r>
          </w:p>
        </w:tc>
        <w:tc>
          <w:tcPr>
            <w:tcW w:w="8080" w:type="dxa"/>
            <w:tcBorders>
              <w:top w:val="nil"/>
              <w:right w:val="single" w:sz="4" w:space="0" w:color="5A5A5A"/>
            </w:tcBorders>
          </w:tcPr>
          <w:p w14:paraId="3CE325AE" w14:textId="77777777" w:rsidR="007B4C2C" w:rsidRPr="0074410D" w:rsidRDefault="0074410D" w:rsidP="005D3A75">
            <w:pPr>
              <w:pStyle w:val="INDICATORTEXT"/>
              <w:cnfStyle w:val="000000100000" w:firstRow="0" w:lastRow="0" w:firstColumn="0" w:lastColumn="0" w:oddVBand="0" w:evenVBand="0" w:oddHBand="1" w:evenHBand="0" w:firstRowFirstColumn="0" w:firstRowLastColumn="0" w:lastRowFirstColumn="0" w:lastRowLastColumn="0"/>
            </w:pPr>
            <w:r w:rsidRPr="0074410D">
              <w:t>Indicate the proportion of all leases signed during the reporting year that used green leases or the proportion of Memoranda of Understandings (</w:t>
            </w:r>
            <w:proofErr w:type="spellStart"/>
            <w:r w:rsidRPr="0074410D">
              <w:t>MoUs</w:t>
            </w:r>
            <w:proofErr w:type="spellEnd"/>
            <w:r w:rsidRPr="0074410D">
              <w:t>) with reference to ESG issues.</w:t>
            </w:r>
          </w:p>
        </w:tc>
      </w:tr>
      <w:tr w:rsidR="007B4C2C" w14:paraId="3D63FA0A" w14:textId="77777777" w:rsidTr="0074410D">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122B81B8" w14:textId="77777777" w:rsidR="007B4C2C" w:rsidRPr="00AE100E" w:rsidRDefault="007B4C2C"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A5A5A"/>
            </w:tcBorders>
            <w:shd w:val="clear" w:color="auto" w:fill="auto"/>
          </w:tcPr>
          <w:p w14:paraId="5667DD7C" w14:textId="77777777" w:rsidR="0074410D" w:rsidRPr="0074410D"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&gt;90% of leases or </w:t>
            </w:r>
            <w:proofErr w:type="spellStart"/>
            <w:r w:rsidRPr="0074410D">
              <w:t>MoUs</w:t>
            </w:r>
            <w:proofErr w:type="spellEnd"/>
          </w:p>
          <w:p w14:paraId="61951D3B" w14:textId="77777777" w:rsidR="0074410D" w:rsidRPr="0074410D"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51-90% of leases or </w:t>
            </w:r>
            <w:proofErr w:type="spellStart"/>
            <w:r w:rsidRPr="0074410D">
              <w:t>MoUs</w:t>
            </w:r>
            <w:proofErr w:type="spellEnd"/>
          </w:p>
          <w:p w14:paraId="275CF4E6" w14:textId="77777777" w:rsidR="0074410D" w:rsidRPr="0074410D"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10-50% of leases or </w:t>
            </w:r>
            <w:proofErr w:type="spellStart"/>
            <w:r w:rsidRPr="0074410D">
              <w:t>MoUs</w:t>
            </w:r>
            <w:proofErr w:type="spellEnd"/>
          </w:p>
          <w:p w14:paraId="1D471C88" w14:textId="77777777" w:rsidR="0074410D" w:rsidRPr="0074410D"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&lt;10% of leases or </w:t>
            </w:r>
            <w:proofErr w:type="spellStart"/>
            <w:r w:rsidRPr="0074410D">
              <w:t>MoUs</w:t>
            </w:r>
            <w:proofErr w:type="spellEnd"/>
          </w:p>
          <w:p w14:paraId="51E43C8E" w14:textId="77777777" w:rsidR="0074410D" w:rsidRPr="0074410D"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0% of leases or </w:t>
            </w:r>
            <w:proofErr w:type="spellStart"/>
            <w:r w:rsidRPr="0074410D">
              <w:t>MoUs</w:t>
            </w:r>
            <w:proofErr w:type="spellEnd"/>
          </w:p>
          <w:p w14:paraId="6DF9B872" w14:textId="77777777" w:rsidR="007B4C2C"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6D"/>
            </w:r>
            <w:r w:rsidRPr="00AA5CF0">
              <w:t xml:space="preserve"> N/A, no leases or </w:t>
            </w:r>
            <w:proofErr w:type="spellStart"/>
            <w:r w:rsidRPr="00AA5CF0">
              <w:t>MoUs</w:t>
            </w:r>
            <w:proofErr w:type="spellEnd"/>
            <w:r w:rsidRPr="00AA5CF0">
              <w:t xml:space="preserve"> were signed during the reporting year</w:t>
            </w:r>
          </w:p>
          <w:p w14:paraId="0B1F3002" w14:textId="77777777" w:rsidR="006F4153" w:rsidRPr="007B4C2C" w:rsidRDefault="006F4153" w:rsidP="006F4153">
            <w:pPr>
              <w:pStyle w:val="INDICATORTEXT"/>
              <w:cnfStyle w:val="000000000000" w:firstRow="0" w:lastRow="0" w:firstColumn="0" w:lastColumn="0" w:oddVBand="0" w:evenVBand="0" w:oddHBand="0" w:evenHBand="0" w:firstRowFirstColumn="0" w:firstRowLastColumn="0" w:lastRowFirstColumn="0" w:lastRowLastColumn="0"/>
            </w:pPr>
            <w:r w:rsidRPr="00AA5CF0">
              <w:t>(</w:t>
            </w:r>
            <w:r>
              <w:t xml:space="preserve">in terms of </w:t>
            </w:r>
            <w:r w:rsidRPr="00AA5CF0">
              <w:t xml:space="preserve">number of leases or </w:t>
            </w:r>
            <w:proofErr w:type="spellStart"/>
            <w:r w:rsidRPr="00AA5CF0">
              <w:t>MoUs</w:t>
            </w:r>
            <w:proofErr w:type="spellEnd"/>
            <w:r w:rsidRPr="00AA5CF0">
              <w:t>)</w:t>
            </w:r>
          </w:p>
        </w:tc>
      </w:tr>
      <w:tr w:rsidR="007B4C2C" w14:paraId="742E0917" w14:textId="77777777" w:rsidTr="0074410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2E637CD0" w14:textId="77777777" w:rsidR="007B4C2C" w:rsidRPr="00AE100E" w:rsidRDefault="007A6282" w:rsidP="005D3A75">
            <w:pPr>
              <w:pStyle w:val="INDICATORNUMBER"/>
              <w:rPr>
                <w:rStyle w:val="IntenseEmphasis"/>
                <w:b/>
                <w:bCs w:val="0"/>
                <w:i w:val="0"/>
                <w:iCs w:val="0"/>
                <w:color w:val="595959"/>
              </w:rPr>
            </w:pPr>
            <w:r>
              <w:rPr>
                <w:rStyle w:val="IntenseEmphasis"/>
                <w:b/>
                <w:bCs w:val="0"/>
                <w:i w:val="0"/>
                <w:iCs w:val="0"/>
                <w:color w:val="595959"/>
              </w:rPr>
              <w:t>PR 19</w:t>
            </w:r>
            <w:r w:rsidR="007B4C2C">
              <w:rPr>
                <w:rStyle w:val="IntenseEmphasis"/>
                <w:b/>
                <w:bCs w:val="0"/>
                <w:i w:val="0"/>
                <w:iCs w:val="0"/>
                <w:color w:val="595959"/>
              </w:rPr>
              <w:t>.2</w:t>
            </w:r>
          </w:p>
        </w:tc>
        <w:tc>
          <w:tcPr>
            <w:tcW w:w="8080" w:type="dxa"/>
            <w:tcBorders>
              <w:top w:val="single" w:sz="4" w:space="0" w:color="5A5A5A"/>
              <w:right w:val="single" w:sz="4" w:space="0" w:color="5A5A5A"/>
            </w:tcBorders>
            <w:shd w:val="clear" w:color="auto" w:fill="F2F2F2" w:themeFill="background1" w:themeFillShade="F2"/>
          </w:tcPr>
          <w:p w14:paraId="031194F7" w14:textId="77777777" w:rsidR="007B4C2C" w:rsidRPr="00986592" w:rsidRDefault="007B4C2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7B4C2C" w14:paraId="365DF971"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1C4CFE47" w14:textId="77777777" w:rsidR="007B4C2C" w:rsidRPr="00AE100E" w:rsidRDefault="007B4C2C"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A5A5A"/>
            </w:tcBorders>
            <w:shd w:val="clear" w:color="auto" w:fill="auto"/>
          </w:tcPr>
          <w:p w14:paraId="1A6D0A4E" w14:textId="77777777" w:rsidR="007B4C2C" w:rsidRPr="00986592"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7134C42" w14:textId="77777777" w:rsidR="00A510B8" w:rsidRDefault="00A510B8">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6638BE" w14:paraId="2C21F29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34A87151" w14:textId="77777777" w:rsidR="006638BE" w:rsidRPr="00191BC1" w:rsidRDefault="00390E50"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6638BE">
              <w:rPr>
                <w:rStyle w:val="IntenseEmphasis"/>
                <w:b w:val="0"/>
                <w:i w:val="0"/>
                <w:color w:val="FFFFFF" w:themeColor="background1"/>
              </w:rPr>
              <w:t xml:space="preserve"> 1</w:t>
            </w:r>
            <w:r>
              <w:rPr>
                <w:rStyle w:val="IntenseEmphasis"/>
                <w:b w:val="0"/>
                <w:i w:val="0"/>
                <w:color w:val="FFFFFF" w:themeColor="background1"/>
              </w:rPr>
              <w:t>9</w:t>
            </w:r>
          </w:p>
        </w:tc>
        <w:tc>
          <w:tcPr>
            <w:tcW w:w="8080" w:type="dxa"/>
            <w:tcBorders>
              <w:top w:val="single" w:sz="4" w:space="0" w:color="595959"/>
            </w:tcBorders>
          </w:tcPr>
          <w:p w14:paraId="5274C3B8"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638BE" w:rsidRPr="00CF025D" w14:paraId="37D730B1"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52E4826" w14:textId="77777777" w:rsidR="006638BE" w:rsidRPr="000D72DF" w:rsidRDefault="00390E50" w:rsidP="005D3A75">
            <w:pPr>
              <w:pStyle w:val="INDICATORNUMBER"/>
              <w:rPr>
                <w:rStyle w:val="IntenseEmphasis"/>
                <w:b/>
                <w:bCs w:val="0"/>
                <w:i w:val="0"/>
                <w:iCs w:val="0"/>
              </w:rPr>
            </w:pPr>
            <w:r>
              <w:rPr>
                <w:rStyle w:val="IntenseEmphasis"/>
                <w:b/>
                <w:bCs w:val="0"/>
                <w:i w:val="0"/>
                <w:iCs w:val="0"/>
                <w:color w:val="595959"/>
              </w:rPr>
              <w:t>PR</w:t>
            </w:r>
            <w:r w:rsidR="006638BE">
              <w:rPr>
                <w:rStyle w:val="IntenseEmphasis"/>
                <w:b/>
                <w:bCs w:val="0"/>
                <w:i w:val="0"/>
                <w:iCs w:val="0"/>
                <w:color w:val="595959"/>
              </w:rPr>
              <w:t xml:space="preserve"> 1</w:t>
            </w:r>
            <w:r>
              <w:rPr>
                <w:rStyle w:val="IntenseEmphasis"/>
                <w:b/>
                <w:bCs w:val="0"/>
                <w:i w:val="0"/>
                <w:iCs w:val="0"/>
                <w:color w:val="595959"/>
              </w:rPr>
              <w:t>9.1</w:t>
            </w:r>
          </w:p>
        </w:tc>
        <w:tc>
          <w:tcPr>
            <w:tcW w:w="8080" w:type="dxa"/>
            <w:tcBorders>
              <w:top w:val="single" w:sz="4" w:space="0" w:color="595959"/>
              <w:bottom w:val="single" w:sz="4" w:space="0" w:color="A6A6A6" w:themeColor="background1" w:themeShade="A6"/>
            </w:tcBorders>
          </w:tcPr>
          <w:p w14:paraId="3380FB42" w14:textId="77777777" w:rsidR="006638BE" w:rsidRPr="00CF025D" w:rsidRDefault="00390E50" w:rsidP="00390E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A5CF0">
              <w:rPr>
                <w:szCs w:val="18"/>
              </w:rPr>
              <w:t xml:space="preserve">Determine the proportion based on the total number of leases or </w:t>
            </w:r>
            <w:proofErr w:type="spellStart"/>
            <w:r w:rsidRPr="00AA5CF0">
              <w:rPr>
                <w:szCs w:val="18"/>
              </w:rPr>
              <w:t>MoUs</w:t>
            </w:r>
            <w:proofErr w:type="spellEnd"/>
            <w:r w:rsidRPr="00AA5CF0">
              <w:rPr>
                <w:szCs w:val="18"/>
              </w:rPr>
              <w:t xml:space="preserve"> signed during the reporting year.</w:t>
            </w:r>
          </w:p>
        </w:tc>
      </w:tr>
      <w:tr w:rsidR="006638BE" w:rsidRPr="00CF025D" w14:paraId="7E0D87D9"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1FDC93A6" w14:textId="77777777" w:rsidR="006638BE" w:rsidRDefault="00390E50" w:rsidP="005D3A75">
            <w:pPr>
              <w:pStyle w:val="INDICATORNUMBER"/>
              <w:rPr>
                <w:rStyle w:val="IntenseEmphasis"/>
                <w:b/>
                <w:bCs w:val="0"/>
                <w:i w:val="0"/>
                <w:iCs w:val="0"/>
                <w:color w:val="595959"/>
              </w:rPr>
            </w:pPr>
            <w:r>
              <w:rPr>
                <w:rStyle w:val="IntenseEmphasis"/>
                <w:b/>
                <w:bCs w:val="0"/>
                <w:i w:val="0"/>
                <w:iCs w:val="0"/>
                <w:color w:val="595959"/>
              </w:rPr>
              <w:t>PR 19</w:t>
            </w:r>
            <w:r w:rsidR="006638BE">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60CC2DE9" w14:textId="6D7F40B1" w:rsidR="006638BE" w:rsidRDefault="00390E50" w:rsidP="009127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This may include a discussion of your green leases and/or </w:t>
            </w:r>
            <w:proofErr w:type="spellStart"/>
            <w:r w:rsidRPr="00AA5CF0">
              <w:rPr>
                <w:szCs w:val="18"/>
              </w:rPr>
              <w:t>MoU</w:t>
            </w:r>
            <w:r w:rsidR="002F79D3">
              <w:rPr>
                <w:szCs w:val="18"/>
              </w:rPr>
              <w:t>s</w:t>
            </w:r>
            <w:proofErr w:type="spellEnd"/>
          </w:p>
        </w:tc>
      </w:tr>
      <w:tr w:rsidR="00983CED" w:rsidRPr="00CF025D" w14:paraId="567CC899"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00E5097" w14:textId="77777777" w:rsidR="00983CED" w:rsidRPr="00390E50" w:rsidRDefault="00983CED" w:rsidP="00CB5ACD">
            <w:pPr>
              <w:pStyle w:val="INDICATORTEXT"/>
              <w:rPr>
                <w:b/>
                <w:szCs w:val="18"/>
              </w:rPr>
            </w:pPr>
            <w:r>
              <w:rPr>
                <w:b/>
                <w:szCs w:val="18"/>
              </w:rPr>
              <w:t>LOGIC</w:t>
            </w:r>
          </w:p>
        </w:tc>
      </w:tr>
      <w:tr w:rsidR="00983CED" w:rsidRPr="00CF025D" w14:paraId="118F62EB" w14:textId="77777777" w:rsidTr="008867D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63D9101" w14:textId="77777777" w:rsidR="00983CED" w:rsidRPr="00390E50" w:rsidRDefault="00983CED" w:rsidP="00CB5ACD">
            <w:pPr>
              <w:pStyle w:val="INDICATORTEXT"/>
              <w:rPr>
                <w:b/>
                <w:szCs w:val="18"/>
              </w:rPr>
            </w:pPr>
            <w:r>
              <w:rPr>
                <w:rStyle w:val="IntenseEmphasis"/>
                <w:bCs w:val="0"/>
                <w:i w:val="0"/>
                <w:iCs w:val="0"/>
                <w:color w:val="595959"/>
              </w:rPr>
              <w:t>PR 19</w:t>
            </w:r>
          </w:p>
        </w:tc>
        <w:tc>
          <w:tcPr>
            <w:tcW w:w="8080" w:type="dxa"/>
            <w:tcBorders>
              <w:top w:val="single" w:sz="4" w:space="0" w:color="A6A6A6" w:themeColor="background1" w:themeShade="A6"/>
              <w:bottom w:val="single" w:sz="4" w:space="0" w:color="A6A6A6" w:themeColor="background1" w:themeShade="A6"/>
            </w:tcBorders>
          </w:tcPr>
          <w:p w14:paraId="3E7E6E06" w14:textId="77777777" w:rsidR="00983CED" w:rsidRPr="00390E50" w:rsidRDefault="00983CED" w:rsidP="00CB5AC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w:t>
            </w:r>
            <w:r>
              <w:rPr>
                <w:szCs w:val="18"/>
              </w:rPr>
              <w:t xml:space="preserve"> occupier engagements in [14.2]</w:t>
            </w:r>
          </w:p>
        </w:tc>
      </w:tr>
      <w:tr w:rsidR="00390E50" w:rsidRPr="00CF025D" w14:paraId="1D9EFEAE"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F89C318" w14:textId="77777777" w:rsidR="00390E50" w:rsidRPr="00390E50" w:rsidRDefault="00390E50" w:rsidP="00CB5ACD">
            <w:pPr>
              <w:pStyle w:val="INDICATORTEXT"/>
              <w:rPr>
                <w:b/>
                <w:szCs w:val="18"/>
              </w:rPr>
            </w:pPr>
            <w:r w:rsidRPr="00390E50">
              <w:rPr>
                <w:b/>
                <w:szCs w:val="18"/>
              </w:rPr>
              <w:t>ASSESSMENT</w:t>
            </w:r>
          </w:p>
        </w:tc>
      </w:tr>
      <w:tr w:rsidR="00390E50" w:rsidRPr="00CF025D" w14:paraId="20E5CEF7" w14:textId="77777777" w:rsidTr="00CB5AC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0F5D89A7" w14:textId="77777777" w:rsidR="00390E50" w:rsidRDefault="00390E50" w:rsidP="005D3A75">
            <w:pPr>
              <w:pStyle w:val="INDICATORNUMBER"/>
              <w:rPr>
                <w:rStyle w:val="IntenseEmphasis"/>
                <w:b/>
                <w:bCs w:val="0"/>
                <w:i w:val="0"/>
                <w:iCs w:val="0"/>
                <w:color w:val="595959"/>
              </w:rPr>
            </w:pPr>
            <w:r>
              <w:rPr>
                <w:rStyle w:val="IntenseEmphasis"/>
                <w:b/>
                <w:bCs w:val="0"/>
                <w:i w:val="0"/>
                <w:iCs w:val="0"/>
                <w:color w:val="595959"/>
              </w:rPr>
              <w:t>PR 19</w:t>
            </w:r>
          </w:p>
        </w:tc>
        <w:tc>
          <w:tcPr>
            <w:tcW w:w="8080" w:type="dxa"/>
            <w:tcBorders>
              <w:top w:val="single" w:sz="4" w:space="0" w:color="A6A6A6" w:themeColor="background1" w:themeShade="A6"/>
              <w:bottom w:val="single" w:sz="4" w:space="0" w:color="595959"/>
            </w:tcBorders>
          </w:tcPr>
          <w:p w14:paraId="353A2051" w14:textId="77777777" w:rsidR="00390E50" w:rsidRPr="00390E50" w:rsidRDefault="00390E50" w:rsidP="00390E50">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390E50">
              <w:rPr>
                <w:szCs w:val="18"/>
              </w:rPr>
              <w:sym w:font="Wingdings" w:char="F0AB"/>
            </w:r>
          </w:p>
          <w:p w14:paraId="269D6232" w14:textId="77777777" w:rsidR="00390E50" w:rsidRPr="00CB5ACD" w:rsidRDefault="00390E50" w:rsidP="00EE39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 assessment of this indicator is based on your responses to </w:t>
            </w:r>
            <w:r w:rsidR="00EE39FB">
              <w:rPr>
                <w:szCs w:val="18"/>
              </w:rPr>
              <w:t>[</w:t>
            </w:r>
            <w:r w:rsidRPr="00AA5CF0">
              <w:rPr>
                <w:szCs w:val="18"/>
              </w:rPr>
              <w:t>19.1</w:t>
            </w:r>
            <w:r w:rsidR="00EE39FB">
              <w:rPr>
                <w:szCs w:val="18"/>
              </w:rPr>
              <w:t>]</w:t>
            </w:r>
            <w:r w:rsidRPr="00AA5CF0">
              <w:rPr>
                <w:szCs w:val="18"/>
              </w:rPr>
              <w:t>.</w:t>
            </w:r>
          </w:p>
        </w:tc>
      </w:tr>
    </w:tbl>
    <w:p w14:paraId="0C95A4B4" w14:textId="77777777" w:rsidR="006638BE" w:rsidRDefault="006638BE">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40660F" w14:paraId="27AB6A8A" w14:textId="77777777" w:rsidTr="00C70D6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3B0EE9FB" w14:textId="77777777" w:rsidR="0040660F" w:rsidRPr="004720C4" w:rsidRDefault="0040660F" w:rsidP="00C70D64">
            <w:pPr>
              <w:pStyle w:val="SectionIndicatorHeaderText"/>
              <w:rPr>
                <w:rStyle w:val="IntenseEmphasis"/>
                <w:b w:val="0"/>
                <w:bCs w:val="0"/>
                <w:i w:val="0"/>
                <w:iCs w:val="0"/>
              </w:rPr>
            </w:pPr>
            <w:r>
              <w:rPr>
                <w:rStyle w:val="IntenseEmphasis"/>
                <w:b w:val="0"/>
                <w:i w:val="0"/>
                <w:color w:val="FFFFFF" w:themeColor="background1"/>
              </w:rPr>
              <w:t>PR 19</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439D43E5" w14:textId="77777777" w:rsidR="0040660F" w:rsidRDefault="0040660F"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40660F" w:rsidRPr="00CF025D" w14:paraId="19EF98F9" w14:textId="77777777" w:rsidTr="0040660F">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tcPr>
          <w:p w14:paraId="6764FB01" w14:textId="77777777" w:rsidR="0040660F" w:rsidRPr="0040660F" w:rsidRDefault="0040660F" w:rsidP="0040660F">
            <w:pPr>
              <w:pStyle w:val="INDICATORTEXT"/>
              <w:rPr>
                <w:b/>
                <w:szCs w:val="18"/>
              </w:rPr>
            </w:pPr>
            <w:r w:rsidRPr="0040660F">
              <w:rPr>
                <w:b/>
                <w:szCs w:val="18"/>
              </w:rPr>
              <w:t>Green lease</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tcPr>
          <w:p w14:paraId="124D3AE8" w14:textId="77777777" w:rsidR="0040660F" w:rsidRPr="0040660F" w:rsidRDefault="0040660F" w:rsidP="0040660F">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A green lease is a lease for a property which, within its terms or through an attached schedule, includes provisions that encourage the landlord, occupier or both to carry out their roles in a sustainable way. The details of the provisions and the means of encouraging sustainable behaviour are negotiated between the parties, but typically relate to the achievement of specific ESG targets (e.g. for energy, water use and waste management). Clauses in green leases may also include the use of sustainable materials where possible and sharing of environmental data between landlord and occupier. </w:t>
            </w:r>
          </w:p>
        </w:tc>
      </w:tr>
      <w:tr w:rsidR="0040660F" w:rsidRPr="00CF025D" w14:paraId="16932163" w14:textId="77777777" w:rsidTr="00C70D64">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auto"/>
            </w:tcBorders>
          </w:tcPr>
          <w:p w14:paraId="5C620605" w14:textId="77777777" w:rsidR="0040660F" w:rsidRPr="0040660F" w:rsidRDefault="0040660F" w:rsidP="0040660F">
            <w:pPr>
              <w:pStyle w:val="INDICATORTEXT"/>
              <w:rPr>
                <w:b/>
                <w:szCs w:val="18"/>
              </w:rPr>
            </w:pPr>
            <w:r w:rsidRPr="0040660F">
              <w:rPr>
                <w:b/>
                <w:szCs w:val="18"/>
              </w:rPr>
              <w:t>Memorandum of Understanding (</w:t>
            </w:r>
            <w:proofErr w:type="spellStart"/>
            <w:r w:rsidRPr="0040660F">
              <w:rPr>
                <w:b/>
                <w:szCs w:val="18"/>
              </w:rPr>
              <w:t>MoU</w:t>
            </w:r>
            <w:proofErr w:type="spellEnd"/>
            <w:r w:rsidRPr="0040660F">
              <w:rPr>
                <w:b/>
                <w:szCs w:val="18"/>
              </w:rPr>
              <w:t>)</w:t>
            </w:r>
          </w:p>
        </w:tc>
        <w:tc>
          <w:tcPr>
            <w:tcW w:w="6946" w:type="dxa"/>
            <w:tcBorders>
              <w:top w:val="single" w:sz="4" w:space="0" w:color="595959" w:themeColor="text1" w:themeTint="A6"/>
              <w:bottom w:val="single" w:sz="4" w:space="0" w:color="auto"/>
              <w:right w:val="single" w:sz="4" w:space="0" w:color="595959" w:themeColor="text1" w:themeTint="A6"/>
            </w:tcBorders>
          </w:tcPr>
          <w:p w14:paraId="161B7DCF" w14:textId="77777777" w:rsidR="0040660F" w:rsidRPr="00AA5CF0" w:rsidRDefault="0040660F" w:rsidP="0040660F">
            <w:pPr>
              <w:pStyle w:val="INDICATORTEXT"/>
              <w:cnfStyle w:val="000000000000" w:firstRow="0" w:lastRow="0" w:firstColumn="0" w:lastColumn="0" w:oddVBand="0" w:evenVBand="0" w:oddHBand="0" w:evenHBand="0" w:firstRowFirstColumn="0" w:firstRowLastColumn="0" w:lastRowFirstColumn="0" w:lastRowLastColumn="0"/>
              <w:rPr>
                <w:szCs w:val="18"/>
              </w:rPr>
            </w:pPr>
            <w:proofErr w:type="gramStart"/>
            <w:r w:rsidRPr="00AA5CF0">
              <w:rPr>
                <w:szCs w:val="18"/>
              </w:rPr>
              <w:t>An</w:t>
            </w:r>
            <w:proofErr w:type="gramEnd"/>
            <w:r w:rsidRPr="00AA5CF0">
              <w:rPr>
                <w:szCs w:val="18"/>
              </w:rPr>
              <w:t xml:space="preserve"> </w:t>
            </w:r>
            <w:proofErr w:type="spellStart"/>
            <w:r w:rsidRPr="00AA5CF0">
              <w:rPr>
                <w:szCs w:val="18"/>
              </w:rPr>
              <w:t>MoU</w:t>
            </w:r>
            <w:proofErr w:type="spellEnd"/>
            <w:r w:rsidRPr="00AA5CF0">
              <w:rPr>
                <w:szCs w:val="18"/>
              </w:rPr>
              <w:t xml:space="preserve"> provides a formal mechanism for landlords and occupiers to discuss issues that will be included in the lease agreement and is not necessarily legally binding. In this context, it may represent a starting point for both parties to incorporate ESG considerations in relation to, for example, water or energy performance.</w:t>
            </w:r>
          </w:p>
        </w:tc>
      </w:tr>
    </w:tbl>
    <w:p w14:paraId="64FA55B9" w14:textId="77777777" w:rsidR="00774F1E" w:rsidRDefault="00774F1E">
      <w:pPr>
        <w:widowControl/>
        <w:autoSpaceDE/>
        <w:autoSpaceDN/>
        <w:adjustRightInd/>
        <w:spacing w:before="0" w:after="0" w:line="240" w:lineRule="auto"/>
        <w:rPr>
          <w:rFonts w:eastAsia="Times New Roman"/>
          <w:b/>
          <w:color w:val="595959"/>
          <w:sz w:val="18"/>
          <w:szCs w:val="18"/>
        </w:rPr>
        <w:sectPr w:rsidR="00774F1E" w:rsidSect="00644696">
          <w:headerReference w:type="default" r:id="rId47"/>
          <w:headerReference w:type="first" r:id="rId48"/>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74F1E" w:rsidRPr="00F44B1D" w14:paraId="118CB36B" w14:textId="77777777" w:rsidTr="00C70D64">
        <w:trPr>
          <w:trHeight w:val="387"/>
        </w:trPr>
        <w:tc>
          <w:tcPr>
            <w:tcW w:w="709" w:type="dxa"/>
          </w:tcPr>
          <w:p w14:paraId="5D2D854F" w14:textId="77777777" w:rsidR="00774F1E" w:rsidRPr="00ED1D5A" w:rsidRDefault="00774F1E" w:rsidP="00C70D64">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712E790F" wp14:editId="1EE719D4">
                  <wp:extent cx="330200" cy="330200"/>
                  <wp:effectExtent l="0" t="0" r="0" b="0"/>
                  <wp:docPr id="6"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69FECEF" w14:textId="77777777" w:rsidR="00774F1E" w:rsidRPr="00041E34" w:rsidRDefault="00774F1E" w:rsidP="00C70D64">
            <w:pPr>
              <w:pStyle w:val="Heading3"/>
              <w:outlineLvl w:val="2"/>
              <w:rPr>
                <w:rStyle w:val="IntenseEmphasis"/>
                <w:b/>
                <w:bCs/>
                <w:i w:val="0"/>
                <w:iCs w:val="0"/>
                <w:color w:val="FFFFFF" w:themeColor="background1"/>
              </w:rPr>
            </w:pPr>
            <w:bookmarkStart w:id="15" w:name="_Toc367891493"/>
            <w:r>
              <w:t>COMMUNITY ENGAGEMENT</w:t>
            </w:r>
            <w:bookmarkEnd w:id="15"/>
          </w:p>
        </w:tc>
      </w:tr>
    </w:tbl>
    <w:p w14:paraId="29618585" w14:textId="77777777" w:rsidR="00774F1E" w:rsidRDefault="00774F1E" w:rsidP="00D31F37">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74F1E" w14:paraId="280E3EF1" w14:textId="77777777" w:rsidTr="00C70D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7B4DD88" w14:textId="77777777" w:rsidR="00774F1E" w:rsidRPr="00903B63" w:rsidRDefault="00774F1E" w:rsidP="00C70D6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36ECE25" w14:textId="77777777" w:rsidR="00774F1E" w:rsidRPr="00903B63"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EAA8675" w14:textId="77777777" w:rsidR="00774F1E" w:rsidRPr="00903B63"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85A55A2" w14:textId="77777777" w:rsidR="00774F1E" w:rsidRPr="00903B63" w:rsidRDefault="00774F1E" w:rsidP="00C70D64">
            <w:pPr>
              <w:widowControl/>
              <w:autoSpaceDE/>
              <w:autoSpaceDN/>
              <w:adjustRightInd/>
              <w:spacing w:after="0" w:line="240" w:lineRule="auto"/>
              <w:rPr>
                <w:rStyle w:val="IntenseEmphasis"/>
                <w:b w:val="0"/>
                <w:bCs w:val="0"/>
                <w:iCs w:val="0"/>
                <w:color w:val="FFFFFF" w:themeColor="background1"/>
              </w:rPr>
            </w:pPr>
            <w:r w:rsidRPr="00903B63">
              <w:t>Principle</w:t>
            </w:r>
          </w:p>
        </w:tc>
      </w:tr>
      <w:tr w:rsidR="00774F1E" w14:paraId="41B88995" w14:textId="77777777" w:rsidTr="00C70D6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6EEECA2" w14:textId="77777777" w:rsidR="00774F1E" w:rsidRPr="00903B63" w:rsidRDefault="00774F1E" w:rsidP="00C70D64">
            <w:pPr>
              <w:pStyle w:val="SectionIndicatorHeaderText"/>
              <w:rPr>
                <w:rStyle w:val="IntenseEmphasis"/>
                <w:bCs w:val="0"/>
                <w:i w:val="0"/>
                <w:iCs w:val="0"/>
                <w:color w:val="FFFFFF" w:themeColor="background1"/>
              </w:rPr>
            </w:pPr>
            <w:r>
              <w:rPr>
                <w:rStyle w:val="IntenseEmphasis"/>
                <w:i w:val="0"/>
                <w:color w:val="FFFFFF" w:themeColor="background1"/>
              </w:rPr>
              <w:t>PR 20</w:t>
            </w:r>
          </w:p>
        </w:tc>
        <w:tc>
          <w:tcPr>
            <w:tcW w:w="3402" w:type="dxa"/>
            <w:shd w:val="clear" w:color="auto" w:fill="888888"/>
          </w:tcPr>
          <w:p w14:paraId="3C7AEE9E" w14:textId="77777777" w:rsidR="00774F1E" w:rsidRPr="00903B63"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B6773F4" w14:textId="77777777" w:rsidR="00774F1E" w:rsidRPr="00E41723"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DEB67DB" w14:textId="77777777" w:rsidR="00774F1E" w:rsidRPr="00903B63" w:rsidRDefault="00774F1E" w:rsidP="00C70D64">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98FCD16" w14:textId="77777777" w:rsidR="00774F1E" w:rsidRDefault="00774F1E" w:rsidP="00774F1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774F1E" w14:paraId="0DF07816" w14:textId="77777777" w:rsidTr="00C70D6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FE50EC9" w14:textId="77777777" w:rsidR="00774F1E" w:rsidRPr="00903B63" w:rsidRDefault="00774F1E" w:rsidP="00C70D64">
            <w:pPr>
              <w:pStyle w:val="SectionIndicatorHeaderText"/>
              <w:rPr>
                <w:rStyle w:val="IntenseEmphasis"/>
                <w:b w:val="0"/>
                <w:bCs w:val="0"/>
                <w:i w:val="0"/>
                <w:iCs w:val="0"/>
                <w:color w:val="FFFFFF" w:themeColor="background1"/>
              </w:rPr>
            </w:pPr>
            <w:r>
              <w:rPr>
                <w:rStyle w:val="IntenseEmphasis"/>
                <w:i w:val="0"/>
                <w:color w:val="FFFFFF" w:themeColor="background1"/>
              </w:rPr>
              <w:t xml:space="preserve">PR </w:t>
            </w:r>
            <w:r w:rsidR="00D31F37">
              <w:rPr>
                <w:rStyle w:val="IntenseEmphasis"/>
                <w:i w:val="0"/>
                <w:color w:val="FFFFFF" w:themeColor="background1"/>
              </w:rPr>
              <w:t>20</w:t>
            </w:r>
          </w:p>
        </w:tc>
        <w:tc>
          <w:tcPr>
            <w:tcW w:w="8080" w:type="dxa"/>
            <w:tcBorders>
              <w:top w:val="single" w:sz="4" w:space="0" w:color="595959" w:themeColor="text1" w:themeTint="A6"/>
              <w:bottom w:val="nil"/>
              <w:right w:val="single" w:sz="4" w:space="0" w:color="5A5A5A"/>
            </w:tcBorders>
            <w:shd w:val="clear" w:color="auto" w:fill="888888"/>
          </w:tcPr>
          <w:p w14:paraId="65729648" w14:textId="77777777" w:rsidR="00774F1E" w:rsidRPr="00903B63" w:rsidRDefault="00774F1E"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74F1E" w14:paraId="36D43658" w14:textId="77777777" w:rsidTr="00C70D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B672F4F" w14:textId="77777777" w:rsidR="00774F1E" w:rsidRDefault="00D31F37" w:rsidP="00C70D64">
            <w:pPr>
              <w:pStyle w:val="INDICATORNUMBER"/>
              <w:rPr>
                <w:rStyle w:val="IntenseEmphasis"/>
                <w:b/>
                <w:bCs w:val="0"/>
                <w:i w:val="0"/>
                <w:iCs w:val="0"/>
              </w:rPr>
            </w:pPr>
            <w:r>
              <w:rPr>
                <w:rStyle w:val="IntenseEmphasis"/>
                <w:b/>
                <w:bCs w:val="0"/>
                <w:i w:val="0"/>
                <w:iCs w:val="0"/>
                <w:color w:val="595959"/>
              </w:rPr>
              <w:t>PR 20</w:t>
            </w:r>
            <w:r w:rsidR="00774F1E">
              <w:rPr>
                <w:rStyle w:val="IntenseEmphasis"/>
                <w:b/>
                <w:bCs w:val="0"/>
                <w:i w:val="0"/>
                <w:iCs w:val="0"/>
                <w:color w:val="595959"/>
              </w:rPr>
              <w:t>.1</w:t>
            </w:r>
          </w:p>
        </w:tc>
        <w:tc>
          <w:tcPr>
            <w:tcW w:w="8080" w:type="dxa"/>
            <w:tcBorders>
              <w:top w:val="nil"/>
              <w:right w:val="single" w:sz="4" w:space="0" w:color="5A5A5A"/>
            </w:tcBorders>
          </w:tcPr>
          <w:p w14:paraId="0B0F80A7" w14:textId="77777777" w:rsidR="00774F1E" w:rsidRPr="003560E7" w:rsidRDefault="003560E7" w:rsidP="00C70D64">
            <w:pPr>
              <w:pStyle w:val="INDICATORTEXT"/>
              <w:cnfStyle w:val="000000100000" w:firstRow="0" w:lastRow="0" w:firstColumn="0" w:lastColumn="0" w:oddVBand="0" w:evenVBand="0" w:oddHBand="1" w:evenHBand="0" w:firstRowFirstColumn="0" w:firstRowLastColumn="0" w:lastRowFirstColumn="0" w:lastRowLastColumn="0"/>
            </w:pPr>
            <w:r w:rsidRPr="003560E7">
              <w:rPr>
                <w:bCs/>
              </w:rPr>
              <w:t>Indicate in respect of what proportion of property assets your organisation, and/or your property managers, engaged with the community on ESG issues during the reporting year.</w:t>
            </w:r>
          </w:p>
        </w:tc>
      </w:tr>
      <w:tr w:rsidR="00774F1E" w14:paraId="41D92BF1" w14:textId="77777777" w:rsidTr="00C70D64">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0584906A" w14:textId="77777777" w:rsidR="00774F1E" w:rsidRPr="00AE100E" w:rsidRDefault="00774F1E" w:rsidP="00C70D64">
            <w:pPr>
              <w:pStyle w:val="INDICATORNUMBER"/>
              <w:rPr>
                <w:rStyle w:val="IntenseEmphasis"/>
                <w:b/>
                <w:bCs w:val="0"/>
                <w:i w:val="0"/>
                <w:iCs w:val="0"/>
                <w:color w:val="595959"/>
              </w:rPr>
            </w:pPr>
          </w:p>
        </w:tc>
        <w:tc>
          <w:tcPr>
            <w:tcW w:w="8080" w:type="dxa"/>
            <w:tcBorders>
              <w:top w:val="nil"/>
              <w:bottom w:val="single" w:sz="4" w:space="0" w:color="5A5A5A"/>
              <w:right w:val="single" w:sz="4" w:space="0" w:color="5A5A5A"/>
            </w:tcBorders>
            <w:shd w:val="clear" w:color="auto" w:fill="auto"/>
          </w:tcPr>
          <w:p w14:paraId="2812CC9D" w14:textId="77777777" w:rsidR="003560E7" w:rsidRPr="002F79D3"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&gt;90% of property assets</w:t>
            </w:r>
          </w:p>
          <w:p w14:paraId="2AC9592E" w14:textId="77777777" w:rsidR="003560E7" w:rsidRPr="002F79D3"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51-90% of property assets</w:t>
            </w:r>
          </w:p>
          <w:p w14:paraId="7CC846B5" w14:textId="77777777" w:rsidR="003560E7" w:rsidRPr="002F79D3"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10-50% of property assets</w:t>
            </w:r>
          </w:p>
          <w:p w14:paraId="41910440" w14:textId="77777777" w:rsidR="003560E7" w:rsidRPr="002F79D3"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&lt;10% of property assets</w:t>
            </w:r>
          </w:p>
          <w:p w14:paraId="100592EC" w14:textId="77777777" w:rsidR="00774F1E" w:rsidRPr="007B4C2C" w:rsidRDefault="00AB3CC5" w:rsidP="003560E7">
            <w:pPr>
              <w:pStyle w:val="INDICATORTEXT"/>
              <w:cnfStyle w:val="000000000000" w:firstRow="0" w:lastRow="0" w:firstColumn="0" w:lastColumn="0" w:oddVBand="0" w:evenVBand="0" w:oddHBand="0" w:evenHBand="0" w:firstRowFirstColumn="0" w:firstRowLastColumn="0" w:lastRowFirstColumn="0" w:lastRowLastColumn="0"/>
            </w:pPr>
            <w:r>
              <w:rPr>
                <w:szCs w:val="18"/>
              </w:rPr>
              <w:t>(in terms of</w:t>
            </w:r>
            <w:r w:rsidR="003560E7" w:rsidRPr="002F79D3">
              <w:rPr>
                <w:szCs w:val="18"/>
              </w:rPr>
              <w:t xml:space="preserve"> number of property assets)</w:t>
            </w:r>
          </w:p>
        </w:tc>
      </w:tr>
      <w:tr w:rsidR="003560E7" w14:paraId="4C1C0040" w14:textId="77777777" w:rsidTr="003560E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6BC04CF1" w14:textId="77777777" w:rsidR="003560E7" w:rsidRDefault="003560E7" w:rsidP="00C70D64">
            <w:pPr>
              <w:pStyle w:val="INDICATORNUMBER"/>
              <w:rPr>
                <w:rStyle w:val="IntenseEmphasis"/>
                <w:b/>
                <w:bCs w:val="0"/>
                <w:i w:val="0"/>
                <w:iCs w:val="0"/>
                <w:color w:val="595959"/>
              </w:rPr>
            </w:pPr>
            <w:r>
              <w:rPr>
                <w:rStyle w:val="IntenseEmphasis"/>
                <w:b/>
                <w:bCs w:val="0"/>
                <w:i w:val="0"/>
                <w:iCs w:val="0"/>
                <w:color w:val="595959"/>
              </w:rPr>
              <w:t>PR 20.2</w:t>
            </w:r>
          </w:p>
        </w:tc>
        <w:tc>
          <w:tcPr>
            <w:tcW w:w="8080" w:type="dxa"/>
            <w:tcBorders>
              <w:top w:val="single" w:sz="4" w:space="0" w:color="5A5A5A"/>
              <w:right w:val="single" w:sz="4" w:space="0" w:color="5A5A5A"/>
            </w:tcBorders>
            <w:shd w:val="clear" w:color="auto" w:fill="F2F2F2" w:themeFill="background1" w:themeFillShade="F2"/>
          </w:tcPr>
          <w:p w14:paraId="09497243" w14:textId="77777777" w:rsidR="003560E7" w:rsidRPr="003560E7" w:rsidRDefault="003560E7" w:rsidP="00C70D64">
            <w:pPr>
              <w:pStyle w:val="INDICATORTEXT"/>
              <w:cnfStyle w:val="000000100000" w:firstRow="0" w:lastRow="0" w:firstColumn="0" w:lastColumn="0" w:oddVBand="0" w:evenVBand="0" w:oddHBand="1" w:evenHBand="0" w:firstRowFirstColumn="0" w:firstRowLastColumn="0" w:lastRowFirstColumn="0" w:lastRowLastColumn="0"/>
              <w:rPr>
                <w:bCs/>
              </w:rPr>
            </w:pPr>
            <w:r w:rsidRPr="003560E7">
              <w:rPr>
                <w:bCs/>
              </w:rPr>
              <w:t>Indicate if the following areas and activities are typically part of your, and/or your property managers’, community engagement.</w:t>
            </w:r>
          </w:p>
        </w:tc>
      </w:tr>
      <w:tr w:rsidR="003560E7" w14:paraId="040C023E" w14:textId="77777777" w:rsidTr="003560E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4AB0B01A" w14:textId="77777777" w:rsidR="003560E7" w:rsidRDefault="003560E7" w:rsidP="00C70D64">
            <w:pPr>
              <w:pStyle w:val="INDICATORNUMBER"/>
              <w:rPr>
                <w:rStyle w:val="IntenseEmphasis"/>
                <w:b/>
                <w:bCs w:val="0"/>
                <w:i w:val="0"/>
                <w:iCs w:val="0"/>
                <w:color w:val="595959"/>
              </w:rPr>
            </w:pPr>
          </w:p>
        </w:tc>
        <w:tc>
          <w:tcPr>
            <w:tcW w:w="8080" w:type="dxa"/>
            <w:tcBorders>
              <w:top w:val="nil"/>
              <w:bottom w:val="single" w:sz="4" w:space="0" w:color="5A5A5A"/>
              <w:right w:val="single" w:sz="4" w:space="0" w:color="5A5A5A"/>
            </w:tcBorders>
            <w:shd w:val="clear" w:color="auto" w:fill="auto"/>
          </w:tcPr>
          <w:p w14:paraId="718272DF" w14:textId="77777777" w:rsidR="003560E7" w:rsidRPr="00AA5CF0"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education programmes for the community</w:t>
            </w:r>
          </w:p>
          <w:p w14:paraId="0E819D2C" w14:textId="77777777" w:rsidR="003560E7" w:rsidRPr="00AA5CF0"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enhancement programmes for public spaces</w:t>
            </w:r>
          </w:p>
          <w:p w14:paraId="3461DD9B" w14:textId="77777777" w:rsidR="003560E7" w:rsidRPr="00AA5CF0"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Research and networking activities focusing on ESG issues</w:t>
            </w:r>
          </w:p>
          <w:p w14:paraId="6F9DA411" w14:textId="77777777" w:rsidR="003560E7" w:rsidRPr="00AA5CF0"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Employment creation in communities </w:t>
            </w:r>
          </w:p>
          <w:p w14:paraId="151CE881" w14:textId="77777777" w:rsidR="003560E7" w:rsidRPr="00AA5CF0"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Supporting charities and community groups</w:t>
            </w:r>
          </w:p>
          <w:p w14:paraId="7590BFBC" w14:textId="77777777" w:rsidR="003560E7" w:rsidRPr="00DC390C"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bCs/>
              </w:rPr>
            </w:pPr>
            <w:r w:rsidRPr="00AA5CF0">
              <w:sym w:font="Wingdings" w:char="F071"/>
            </w:r>
            <w:r w:rsidRPr="00AA5CF0">
              <w:t xml:space="preserve"> Other, specify________</w:t>
            </w:r>
          </w:p>
        </w:tc>
      </w:tr>
      <w:tr w:rsidR="00774F1E" w14:paraId="47D4E590" w14:textId="77777777" w:rsidTr="003560E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D7700D2" w14:textId="77777777" w:rsidR="00774F1E" w:rsidRPr="00AE100E" w:rsidRDefault="00774F1E" w:rsidP="00C70D64">
            <w:pPr>
              <w:pStyle w:val="INDICATORNUMBER"/>
              <w:rPr>
                <w:rStyle w:val="IntenseEmphasis"/>
                <w:b/>
                <w:bCs w:val="0"/>
                <w:i w:val="0"/>
                <w:iCs w:val="0"/>
                <w:color w:val="595959"/>
              </w:rPr>
            </w:pPr>
            <w:r>
              <w:rPr>
                <w:rStyle w:val="IntenseEmphasis"/>
                <w:b/>
                <w:bCs w:val="0"/>
                <w:i w:val="0"/>
                <w:iCs w:val="0"/>
                <w:color w:val="595959"/>
              </w:rPr>
              <w:t>P</w:t>
            </w:r>
            <w:r w:rsidR="003560E7">
              <w:rPr>
                <w:rStyle w:val="IntenseEmphasis"/>
                <w:b/>
                <w:bCs w:val="0"/>
                <w:i w:val="0"/>
                <w:iCs w:val="0"/>
                <w:color w:val="595959"/>
              </w:rPr>
              <w:t>R 20</w:t>
            </w:r>
            <w:r>
              <w:rPr>
                <w:rStyle w:val="IntenseEmphasis"/>
                <w:b/>
                <w:bCs w:val="0"/>
                <w:i w:val="0"/>
                <w:iCs w:val="0"/>
                <w:color w:val="595959"/>
              </w:rPr>
              <w:t>.</w:t>
            </w:r>
            <w:r w:rsidR="003560E7">
              <w:rPr>
                <w:rStyle w:val="IntenseEmphasis"/>
                <w:b/>
                <w:bCs w:val="0"/>
                <w:i w:val="0"/>
                <w:iCs w:val="0"/>
                <w:color w:val="595959"/>
              </w:rPr>
              <w:t>3</w:t>
            </w:r>
          </w:p>
        </w:tc>
        <w:tc>
          <w:tcPr>
            <w:tcW w:w="8080" w:type="dxa"/>
            <w:tcBorders>
              <w:top w:val="single" w:sz="4" w:space="0" w:color="5A5A5A"/>
              <w:right w:val="single" w:sz="4" w:space="0" w:color="5A5A5A"/>
            </w:tcBorders>
            <w:shd w:val="clear" w:color="auto" w:fill="F2F2F2" w:themeFill="background1" w:themeFillShade="F2"/>
          </w:tcPr>
          <w:p w14:paraId="30B30331" w14:textId="77777777" w:rsidR="00774F1E" w:rsidRPr="00986592" w:rsidRDefault="00774F1E" w:rsidP="00C70D6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774F1E" w14:paraId="5CDFCAAE" w14:textId="77777777" w:rsidTr="00C70D6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64E4D89C" w14:textId="77777777" w:rsidR="00774F1E" w:rsidRPr="00AE100E" w:rsidRDefault="00774F1E" w:rsidP="00C70D64">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A5A5A"/>
            </w:tcBorders>
            <w:shd w:val="clear" w:color="auto" w:fill="auto"/>
          </w:tcPr>
          <w:p w14:paraId="45A6B811" w14:textId="77777777" w:rsidR="00774F1E" w:rsidRPr="00986592" w:rsidRDefault="00774F1E" w:rsidP="00C70D6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B307BEB" w14:textId="7DA3FD38" w:rsidR="00855D7D" w:rsidRDefault="00855D7D" w:rsidP="005704A9"/>
    <w:tbl>
      <w:tblPr>
        <w:tblStyle w:val="SubSectionMISCTableVOLUNTARY"/>
        <w:tblW w:w="9214" w:type="dxa"/>
        <w:tblInd w:w="5" w:type="dxa"/>
        <w:tblLook w:val="06A0" w:firstRow="1" w:lastRow="0" w:firstColumn="1" w:lastColumn="0" w:noHBand="1" w:noVBand="1"/>
      </w:tblPr>
      <w:tblGrid>
        <w:gridCol w:w="1134"/>
        <w:gridCol w:w="8080"/>
      </w:tblGrid>
      <w:tr w:rsidR="00855D7D" w14:paraId="3FA77606" w14:textId="77777777" w:rsidTr="00C70D6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75B1DC09" w14:textId="77777777" w:rsidR="00855D7D" w:rsidRPr="00191BC1" w:rsidRDefault="00855D7D" w:rsidP="00C70D64">
            <w:pPr>
              <w:pStyle w:val="SectionIndicatorHeaderText"/>
              <w:rPr>
                <w:rStyle w:val="IntenseEmphasis"/>
                <w:b w:val="0"/>
                <w:bCs w:val="0"/>
                <w:i w:val="0"/>
                <w:iCs w:val="0"/>
                <w:color w:val="FFFFFF" w:themeColor="background1"/>
              </w:rPr>
            </w:pPr>
            <w:r>
              <w:rPr>
                <w:rStyle w:val="IntenseEmphasis"/>
                <w:b w:val="0"/>
                <w:i w:val="0"/>
                <w:color w:val="FFFFFF" w:themeColor="background1"/>
              </w:rPr>
              <w:t>PR 20</w:t>
            </w:r>
          </w:p>
        </w:tc>
        <w:tc>
          <w:tcPr>
            <w:tcW w:w="8080" w:type="dxa"/>
            <w:tcBorders>
              <w:top w:val="single" w:sz="4" w:space="0" w:color="595959"/>
            </w:tcBorders>
          </w:tcPr>
          <w:p w14:paraId="205FCBE2" w14:textId="77777777" w:rsidR="00855D7D" w:rsidRPr="00191BC1" w:rsidRDefault="00855D7D"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855D7D" w:rsidRPr="00CF025D" w14:paraId="597482EB" w14:textId="77777777" w:rsidTr="00C70D6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2682C1E" w14:textId="77777777" w:rsidR="00855D7D" w:rsidRPr="000D72DF" w:rsidRDefault="00855D7D" w:rsidP="00C70D64">
            <w:pPr>
              <w:pStyle w:val="INDICATORNUMBER"/>
              <w:rPr>
                <w:rStyle w:val="IntenseEmphasis"/>
                <w:b/>
                <w:bCs w:val="0"/>
                <w:i w:val="0"/>
                <w:iCs w:val="0"/>
              </w:rPr>
            </w:pPr>
            <w:r>
              <w:rPr>
                <w:rStyle w:val="IntenseEmphasis"/>
                <w:b/>
                <w:bCs w:val="0"/>
                <w:i w:val="0"/>
                <w:iCs w:val="0"/>
                <w:color w:val="595959"/>
              </w:rPr>
              <w:t>PR 20.1</w:t>
            </w:r>
          </w:p>
        </w:tc>
        <w:tc>
          <w:tcPr>
            <w:tcW w:w="8080" w:type="dxa"/>
            <w:tcBorders>
              <w:top w:val="single" w:sz="4" w:space="0" w:color="595959"/>
              <w:bottom w:val="single" w:sz="4" w:space="0" w:color="A6A6A6" w:themeColor="background1" w:themeShade="A6"/>
            </w:tcBorders>
          </w:tcPr>
          <w:p w14:paraId="31208B1A" w14:textId="77777777" w:rsidR="00855D7D" w:rsidRPr="00CF025D" w:rsidRDefault="00855D7D" w:rsidP="00C70D6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55D7D">
              <w:rPr>
                <w:szCs w:val="18"/>
              </w:rPr>
              <w:t>Determine the proportion based on number of property assets.</w:t>
            </w:r>
          </w:p>
        </w:tc>
      </w:tr>
      <w:tr w:rsidR="00855D7D" w:rsidRPr="00CF025D" w14:paraId="258DCFAD" w14:textId="77777777" w:rsidTr="00C70D6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1AB44E7F" w14:textId="77777777" w:rsidR="00855D7D" w:rsidRDefault="00443C54" w:rsidP="00C70D64">
            <w:pPr>
              <w:pStyle w:val="INDICATORNUMBER"/>
              <w:rPr>
                <w:rStyle w:val="IntenseEmphasis"/>
                <w:b/>
                <w:bCs w:val="0"/>
                <w:i w:val="0"/>
                <w:iCs w:val="0"/>
                <w:color w:val="595959"/>
              </w:rPr>
            </w:pPr>
            <w:r>
              <w:rPr>
                <w:rStyle w:val="IntenseEmphasis"/>
                <w:b/>
                <w:bCs w:val="0"/>
                <w:i w:val="0"/>
                <w:iCs w:val="0"/>
                <w:color w:val="595959"/>
              </w:rPr>
              <w:t>PR 20.2</w:t>
            </w:r>
          </w:p>
        </w:tc>
        <w:tc>
          <w:tcPr>
            <w:tcW w:w="8080" w:type="dxa"/>
            <w:tcBorders>
              <w:top w:val="single" w:sz="4" w:space="0" w:color="A6A6A6" w:themeColor="background1" w:themeShade="A6"/>
              <w:bottom w:val="single" w:sz="4" w:space="0" w:color="A6A6A6" w:themeColor="background1" w:themeShade="A6"/>
            </w:tcBorders>
          </w:tcPr>
          <w:p w14:paraId="59EAD512" w14:textId="6E18D559" w:rsidR="00855D7D" w:rsidRDefault="00B10F29" w:rsidP="00C70D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8738F1">
              <w:rPr>
                <w:szCs w:val="18"/>
              </w:rPr>
              <w:t xml:space="preserve">The options in this indicator are complementary to GRESB indicator </w:t>
            </w:r>
            <w:r>
              <w:rPr>
                <w:szCs w:val="18"/>
              </w:rPr>
              <w:t>Q42</w:t>
            </w:r>
            <w:r w:rsidRPr="008738F1">
              <w:rPr>
                <w:szCs w:val="18"/>
              </w:rPr>
              <w:t xml:space="preserve"> in the ‘</w:t>
            </w:r>
            <w:r>
              <w:rPr>
                <w:szCs w:val="18"/>
              </w:rPr>
              <w:t>Community</w:t>
            </w:r>
            <w:r w:rsidRPr="008738F1">
              <w:rPr>
                <w:szCs w:val="18"/>
              </w:rPr>
              <w:t>’ section of the 2</w:t>
            </w:r>
            <w:r>
              <w:rPr>
                <w:szCs w:val="18"/>
              </w:rPr>
              <w:t>014</w:t>
            </w:r>
            <w:r w:rsidRPr="008738F1">
              <w:rPr>
                <w:szCs w:val="18"/>
              </w:rPr>
              <w:t xml:space="preserve"> GRESB survey.</w:t>
            </w:r>
          </w:p>
        </w:tc>
      </w:tr>
      <w:tr w:rsidR="00443C54" w:rsidRPr="00CF025D" w14:paraId="4FB38779" w14:textId="77777777" w:rsidTr="00C70D6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7A8F4E5" w14:textId="77777777" w:rsidR="00443C54" w:rsidRDefault="00443C54" w:rsidP="00C70D64">
            <w:pPr>
              <w:pStyle w:val="INDICATORNUMBER"/>
              <w:rPr>
                <w:rStyle w:val="IntenseEmphasis"/>
                <w:b/>
                <w:bCs w:val="0"/>
                <w:i w:val="0"/>
                <w:iCs w:val="0"/>
                <w:color w:val="595959"/>
              </w:rPr>
            </w:pPr>
            <w:r>
              <w:rPr>
                <w:rStyle w:val="IntenseEmphasis"/>
                <w:b/>
                <w:bCs w:val="0"/>
                <w:i w:val="0"/>
                <w:iCs w:val="0"/>
                <w:color w:val="595959"/>
              </w:rPr>
              <w:t>PR 20.3</w:t>
            </w:r>
          </w:p>
        </w:tc>
        <w:tc>
          <w:tcPr>
            <w:tcW w:w="8080" w:type="dxa"/>
            <w:tcBorders>
              <w:top w:val="single" w:sz="4" w:space="0" w:color="A6A6A6" w:themeColor="background1" w:themeShade="A6"/>
              <w:bottom w:val="single" w:sz="4" w:space="0" w:color="A6A6A6" w:themeColor="background1" w:themeShade="A6"/>
            </w:tcBorders>
          </w:tcPr>
          <w:p w14:paraId="4E8D2052" w14:textId="77777777" w:rsidR="00443C54" w:rsidRPr="00AA5CF0" w:rsidRDefault="00443C54"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Community engagement covers engagements with stakeholders located outside, but most often near to, properties, and generally includes members of the public. If you have dedicated community engagement programs, please specify the objectives of these programs in the community and the outcomes they typically intend to deliver. </w:t>
            </w:r>
          </w:p>
          <w:p w14:paraId="7E982C56" w14:textId="77777777" w:rsidR="00443C54" w:rsidRPr="00AA5CF0" w:rsidRDefault="00443C54"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Your description could cover how your organisation, and/or your property managers: </w:t>
            </w:r>
          </w:p>
          <w:p w14:paraId="2B45F83B" w14:textId="77777777" w:rsidR="00443C54" w:rsidRPr="00AA5CF0" w:rsidRDefault="00443C54" w:rsidP="00EB2B13">
            <w:pPr>
              <w:pStyle w:val="INDICATORTEXT"/>
              <w:numPr>
                <w:ilvl w:val="0"/>
                <w:numId w:val="25"/>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Measure and monitor the impact of your community engagement programme </w:t>
            </w:r>
          </w:p>
          <w:p w14:paraId="7623D947" w14:textId="77777777" w:rsidR="00443C54" w:rsidRPr="00AA5CF0" w:rsidRDefault="00443C54" w:rsidP="00EB2B13">
            <w:pPr>
              <w:pStyle w:val="INDICATORTEXT"/>
              <w:numPr>
                <w:ilvl w:val="0"/>
                <w:numId w:val="25"/>
              </w:numPr>
              <w:cnfStyle w:val="000000000000" w:firstRow="0" w:lastRow="0" w:firstColumn="0" w:lastColumn="0" w:oddVBand="0" w:evenVBand="0" w:oddHBand="0" w:evenHBand="0" w:firstRowFirstColumn="0" w:firstRowLastColumn="0" w:lastRowFirstColumn="0" w:lastRowLastColumn="0"/>
              <w:rPr>
                <w:szCs w:val="18"/>
              </w:rPr>
            </w:pPr>
            <w:r w:rsidRPr="00AA5CF0">
              <w:rPr>
                <w:szCs w:val="18"/>
              </w:rPr>
              <w:t>If your community engagements led to significant changes and to what extent you, and/or your property mana</w:t>
            </w:r>
            <w:r w:rsidR="008B3E91">
              <w:rPr>
                <w:szCs w:val="18"/>
              </w:rPr>
              <w:t>gers, influenced these changes</w:t>
            </w:r>
          </w:p>
          <w:p w14:paraId="03693B39" w14:textId="77777777" w:rsidR="00443C54" w:rsidRPr="00443C54" w:rsidRDefault="00443C54"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Depending on the property type, for example offices, your ability to influence and engage the community might be challenging. If applicable, discuss this in your response to this indicato</w:t>
            </w:r>
            <w:r w:rsidR="00EE39FB">
              <w:rPr>
                <w:szCs w:val="18"/>
              </w:rPr>
              <w:t>r. For transparency purposes, [</w:t>
            </w:r>
            <w:r w:rsidRPr="00AA5CF0">
              <w:rPr>
                <w:szCs w:val="18"/>
              </w:rPr>
              <w:t>03</w:t>
            </w:r>
            <w:r w:rsidR="00EE39FB">
              <w:rPr>
                <w:szCs w:val="18"/>
              </w:rPr>
              <w:t>]</w:t>
            </w:r>
            <w:r w:rsidRPr="00AA5CF0">
              <w:rPr>
                <w:szCs w:val="18"/>
              </w:rPr>
              <w:t xml:space="preserve"> also gives you an opportunity to provide some context around which property types you have invested in.</w:t>
            </w:r>
          </w:p>
        </w:tc>
      </w:tr>
      <w:tr w:rsidR="00C93D11" w:rsidRPr="00CF025D" w14:paraId="128E8635"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C9A08B0" w14:textId="77777777" w:rsidR="00C93D11" w:rsidRPr="00EB5190" w:rsidRDefault="00C93D11" w:rsidP="00C70D64">
            <w:pPr>
              <w:pStyle w:val="INDICATORNUMBER"/>
              <w:rPr>
                <w:rStyle w:val="IntenseEmphasis"/>
                <w:b/>
                <w:i w:val="0"/>
                <w:color w:val="595959"/>
              </w:rPr>
            </w:pPr>
            <w:r>
              <w:rPr>
                <w:rStyle w:val="IntenseEmphasis"/>
                <w:b/>
                <w:i w:val="0"/>
                <w:color w:val="595959"/>
              </w:rPr>
              <w:lastRenderedPageBreak/>
              <w:t xml:space="preserve">LOGIC </w:t>
            </w:r>
          </w:p>
        </w:tc>
      </w:tr>
      <w:tr w:rsidR="00C93D11" w:rsidRPr="00CF025D" w14:paraId="386F1752" w14:textId="77777777" w:rsidTr="008867D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2E2EA64" w14:textId="77777777" w:rsidR="00C93D11" w:rsidRPr="00EB5190" w:rsidRDefault="00A34725" w:rsidP="00C70D64">
            <w:pPr>
              <w:pStyle w:val="INDICATORNUMBER"/>
              <w:rPr>
                <w:rStyle w:val="IntenseEmphasis"/>
                <w:b/>
                <w:i w:val="0"/>
                <w:color w:val="595959"/>
              </w:rPr>
            </w:pPr>
            <w:r>
              <w:rPr>
                <w:rStyle w:val="IntenseEmphasis"/>
                <w:b/>
                <w:i w:val="0"/>
                <w:color w:val="595959"/>
              </w:rPr>
              <w:t>PR 20</w:t>
            </w:r>
          </w:p>
        </w:tc>
        <w:tc>
          <w:tcPr>
            <w:tcW w:w="8080" w:type="dxa"/>
            <w:tcBorders>
              <w:top w:val="single" w:sz="4" w:space="0" w:color="A6A6A6" w:themeColor="background1" w:themeShade="A6"/>
              <w:bottom w:val="single" w:sz="4" w:space="0" w:color="A6A6A6" w:themeColor="background1" w:themeShade="A6"/>
            </w:tcBorders>
          </w:tcPr>
          <w:p w14:paraId="71CA3E83" w14:textId="77777777" w:rsidR="00C93D11" w:rsidRPr="004E4743" w:rsidRDefault="00EE5079" w:rsidP="004E474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sidRPr="008867DB">
              <w:rPr>
                <w:b w:val="0"/>
              </w:rPr>
              <w:t xml:space="preserve">This indicator will be applicable if you reported that your organisation considers ESG issues in </w:t>
            </w:r>
            <w:r w:rsidR="00C93D11">
              <w:rPr>
                <w:b w:val="0"/>
              </w:rPr>
              <w:t>community</w:t>
            </w:r>
            <w:r w:rsidRPr="008867DB">
              <w:rPr>
                <w:b w:val="0"/>
              </w:rPr>
              <w:t xml:space="preserve"> engagements </w:t>
            </w:r>
            <w:r w:rsidR="00C93D11">
              <w:rPr>
                <w:b w:val="0"/>
              </w:rPr>
              <w:t xml:space="preserve">related to your properties </w:t>
            </w:r>
            <w:r w:rsidRPr="008867DB">
              <w:rPr>
                <w:b w:val="0"/>
              </w:rPr>
              <w:t>in [14.2]</w:t>
            </w:r>
          </w:p>
        </w:tc>
      </w:tr>
      <w:tr w:rsidR="00855D7D" w:rsidRPr="00CF025D" w14:paraId="09E50115"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3F69CAAF" w14:textId="77777777" w:rsidR="00855D7D" w:rsidRPr="00EB5190" w:rsidRDefault="00855D7D" w:rsidP="00C70D64">
            <w:pPr>
              <w:pStyle w:val="INDICATORNUMBER"/>
              <w:rPr>
                <w:b w:val="0"/>
                <w:i/>
              </w:rPr>
            </w:pPr>
            <w:r w:rsidRPr="00EB5190">
              <w:rPr>
                <w:rStyle w:val="IntenseEmphasis"/>
                <w:b/>
                <w:i w:val="0"/>
                <w:color w:val="595959"/>
              </w:rPr>
              <w:t>ASSESSMENT</w:t>
            </w:r>
          </w:p>
        </w:tc>
      </w:tr>
      <w:tr w:rsidR="00855D7D" w:rsidRPr="00CF025D" w14:paraId="452DEF7B" w14:textId="77777777" w:rsidTr="00C70D6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1E52D404" w14:textId="77777777" w:rsidR="00855D7D" w:rsidRDefault="00443C54" w:rsidP="00C70D64">
            <w:pPr>
              <w:pStyle w:val="INDICATORNUMBER"/>
              <w:rPr>
                <w:rStyle w:val="IntenseEmphasis"/>
                <w:b/>
                <w:bCs w:val="0"/>
                <w:i w:val="0"/>
                <w:iCs w:val="0"/>
                <w:color w:val="595959"/>
              </w:rPr>
            </w:pPr>
            <w:r>
              <w:rPr>
                <w:rStyle w:val="IntenseEmphasis"/>
                <w:b/>
                <w:bCs w:val="0"/>
                <w:i w:val="0"/>
                <w:iCs w:val="0"/>
                <w:color w:val="595959"/>
              </w:rPr>
              <w:t>PR 20</w:t>
            </w:r>
          </w:p>
        </w:tc>
        <w:tc>
          <w:tcPr>
            <w:tcW w:w="8080" w:type="dxa"/>
            <w:tcBorders>
              <w:top w:val="single" w:sz="4" w:space="0" w:color="A6A6A6" w:themeColor="background1" w:themeShade="A6"/>
              <w:bottom w:val="single" w:sz="4" w:space="0" w:color="595959"/>
            </w:tcBorders>
          </w:tcPr>
          <w:p w14:paraId="5AC82648" w14:textId="77777777" w:rsidR="00C512FE" w:rsidRPr="00C512FE" w:rsidRDefault="00C512FE" w:rsidP="00C512FE">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C512FE">
              <w:rPr>
                <w:szCs w:val="18"/>
              </w:rPr>
              <w:sym w:font="Wingdings" w:char="F0AB"/>
            </w:r>
          </w:p>
          <w:p w14:paraId="6FE1D68B" w14:textId="77777777" w:rsidR="00855D7D" w:rsidRPr="00CB5ACD" w:rsidRDefault="00C512FE" w:rsidP="00EE39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 assessment of this indicator is based on your responses to </w:t>
            </w:r>
            <w:r w:rsidR="00EE39FB">
              <w:rPr>
                <w:szCs w:val="18"/>
              </w:rPr>
              <w:t>[</w:t>
            </w:r>
            <w:r w:rsidRPr="00AA5CF0">
              <w:rPr>
                <w:szCs w:val="18"/>
              </w:rPr>
              <w:t>20.1</w:t>
            </w:r>
            <w:r w:rsidR="00EE39FB">
              <w:rPr>
                <w:szCs w:val="18"/>
              </w:rPr>
              <w:t>]</w:t>
            </w:r>
            <w:r w:rsidRPr="00AA5CF0">
              <w:rPr>
                <w:szCs w:val="18"/>
              </w:rPr>
              <w:t>.</w:t>
            </w:r>
          </w:p>
        </w:tc>
      </w:tr>
    </w:tbl>
    <w:p w14:paraId="6EFF50C7" w14:textId="77777777" w:rsidR="00FF1718" w:rsidRDefault="00FF1718">
      <w:pPr>
        <w:widowControl/>
        <w:autoSpaceDE/>
        <w:autoSpaceDN/>
        <w:adjustRightInd/>
        <w:spacing w:before="0" w:after="0" w:line="240" w:lineRule="auto"/>
        <w:sectPr w:rsidR="00FF1718" w:rsidSect="00644696">
          <w:headerReference w:type="default" r:id="rId49"/>
          <w:headerReference w:type="first" r:id="rId5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6DF02E7D"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5A5C7D75" w14:textId="77777777" w:rsidR="005D3A75" w:rsidRDefault="005D3A75" w:rsidP="005D3A75">
            <w:pPr>
              <w:widowControl/>
              <w:autoSpaceDE/>
              <w:autoSpaceDN/>
              <w:adjustRightInd/>
              <w:spacing w:after="0" w:line="240" w:lineRule="auto"/>
              <w:rPr>
                <w:rStyle w:val="IntenseEmphasis"/>
                <w:b/>
                <w:bCs w:val="0"/>
                <w:i w:val="0"/>
                <w:iCs w:val="0"/>
              </w:rPr>
            </w:pPr>
            <w:bookmarkStart w:id="16" w:name="_Toc353875870"/>
            <w:r>
              <w:lastRenderedPageBreak/>
              <w:t>SECTION</w:t>
            </w:r>
          </w:p>
        </w:tc>
      </w:tr>
      <w:tr w:rsidR="005D3A75" w14:paraId="64F96142"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209FB7CD" w14:textId="77777777" w:rsidR="005D3A75" w:rsidRPr="00BF74E2" w:rsidRDefault="005D3A75" w:rsidP="005D3A75">
            <w:pPr>
              <w:pStyle w:val="Heading2"/>
              <w:outlineLvl w:val="1"/>
              <w:rPr>
                <w:rStyle w:val="IntenseEmphasis"/>
                <w:i w:val="0"/>
                <w:iCs w:val="0"/>
                <w:color w:val="008CD0"/>
              </w:rPr>
            </w:pPr>
            <w:bookmarkStart w:id="17" w:name="_Toc367891494"/>
            <w:r w:rsidRPr="00680D45">
              <w:t>Outputs and outcomes</w:t>
            </w:r>
            <w:bookmarkEnd w:id="17"/>
          </w:p>
        </w:tc>
      </w:tr>
    </w:tbl>
    <w:p w14:paraId="626C148B" w14:textId="77777777" w:rsidR="005D3A75" w:rsidRDefault="005D3A75" w:rsidP="009127F2">
      <w:pPr>
        <w:pStyle w:val="INDICATORNUMBER"/>
        <w:spacing w:before="40" w:after="40"/>
      </w:pPr>
    </w:p>
    <w:bookmarkEnd w:id="16"/>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3F98DD4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20D0AF"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BDF2836"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FA5C709"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2A77D54"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495820D3"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828E728"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w:t>
            </w:r>
            <w:r w:rsidR="00FF1718">
              <w:rPr>
                <w:rStyle w:val="IntenseEmphasis"/>
                <w:i w:val="0"/>
                <w:color w:val="FFFFFF" w:themeColor="background1"/>
              </w:rPr>
              <w:t>R 21</w:t>
            </w:r>
          </w:p>
        </w:tc>
        <w:tc>
          <w:tcPr>
            <w:tcW w:w="3402" w:type="dxa"/>
            <w:shd w:val="clear" w:color="auto" w:fill="888888"/>
          </w:tcPr>
          <w:p w14:paraId="5E7E3290"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2FFC619B"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7979DCD"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34516181" w14:textId="43F2D01E" w:rsidR="00757898" w:rsidRDefault="00757898" w:rsidP="009127F2">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818"/>
        <w:gridCol w:w="4262"/>
      </w:tblGrid>
      <w:tr w:rsidR="00757898" w:rsidRPr="00634C66" w14:paraId="54FBF346" w14:textId="77777777" w:rsidTr="0075789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FA7999F" w14:textId="66541E10" w:rsidR="00757898" w:rsidRPr="009127F2" w:rsidRDefault="00757898" w:rsidP="009127F2">
            <w:pPr>
              <w:pStyle w:val="SectionIndicatorHeaderText"/>
              <w:spacing w:before="80"/>
              <w:rPr>
                <w:rStyle w:val="IntenseEmphasis"/>
                <w:i w:val="0"/>
                <w:color w:val="FFFFFF" w:themeColor="background1"/>
              </w:rPr>
            </w:pPr>
            <w:r w:rsidRPr="009127F2">
              <w:rPr>
                <w:rStyle w:val="IntenseEmphasis"/>
                <w:i w:val="0"/>
                <w:color w:val="FFFFFF" w:themeColor="background1"/>
              </w:rPr>
              <w:t>PR 21</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6BBD3736" w14:textId="77777777" w:rsidR="00757898" w:rsidRPr="009127F2" w:rsidRDefault="00757898" w:rsidP="009127F2">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9127F2">
              <w:rPr>
                <w:rStyle w:val="IntenseEmphasis"/>
                <w:i w:val="0"/>
                <w:color w:val="FFFFFF" w:themeColor="background1"/>
              </w:rPr>
              <w:t>INDICATOR</w:t>
            </w:r>
          </w:p>
        </w:tc>
      </w:tr>
      <w:tr w:rsidR="00757898" w:rsidRPr="00634C66" w14:paraId="38F0981E" w14:textId="77777777" w:rsidTr="007578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60B0AA8E" w14:textId="4D8E4901" w:rsidR="00757898" w:rsidRPr="00634C66" w:rsidRDefault="00757898" w:rsidP="009127F2">
            <w:pPr>
              <w:pStyle w:val="INDICATORNUMBER"/>
              <w:spacing w:before="80"/>
              <w:rPr>
                <w:rStyle w:val="IntenseEmphasis"/>
                <w:rFonts w:eastAsia="MS PGothic"/>
                <w:b/>
                <w:bCs w:val="0"/>
                <w:i w:val="0"/>
                <w:iCs w:val="0"/>
                <w:sz w:val="20"/>
                <w:szCs w:val="20"/>
                <w:lang w:eastAsia="en-US"/>
              </w:rPr>
            </w:pPr>
            <w:r w:rsidRPr="009127F2">
              <w:rPr>
                <w:rStyle w:val="IntenseEmphasis"/>
                <w:b/>
                <w:bCs w:val="0"/>
                <w:i w:val="0"/>
                <w:iCs w:val="0"/>
                <w:color w:val="595959"/>
              </w:rPr>
              <w:t>PR 21.1</w:t>
            </w:r>
          </w:p>
        </w:tc>
        <w:tc>
          <w:tcPr>
            <w:tcW w:w="8080" w:type="dxa"/>
            <w:gridSpan w:val="2"/>
            <w:tcBorders>
              <w:top w:val="nil"/>
              <w:right w:val="single" w:sz="4" w:space="0" w:color="595959" w:themeColor="text1" w:themeTint="A6"/>
            </w:tcBorders>
          </w:tcPr>
          <w:p w14:paraId="748BF987" w14:textId="4D1C97F6" w:rsidR="00757898" w:rsidRPr="00634C66" w:rsidRDefault="00757898">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t>if</w:t>
            </w:r>
            <w:r w:rsidRPr="00634C66">
              <w:t xml:space="preserve"> your organisation measures </w:t>
            </w:r>
            <w:r>
              <w:t>whether</w:t>
            </w:r>
            <w:r w:rsidRPr="00634C66">
              <w:t xml:space="preserve"> your approach to ESG issues in </w:t>
            </w:r>
            <w:r w:rsidR="00D659D1">
              <w:t>p</w:t>
            </w:r>
            <w:r>
              <w:t xml:space="preserve">roperty </w:t>
            </w:r>
            <w:r w:rsidRPr="00634C66">
              <w:t>investments has affected financial and/or ESG performance.</w:t>
            </w:r>
          </w:p>
        </w:tc>
      </w:tr>
      <w:tr w:rsidR="00757898" w:rsidRPr="00634C66" w14:paraId="1727DF1D" w14:textId="77777777" w:rsidTr="00757898">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1089C48" w14:textId="77777777" w:rsidR="00757898" w:rsidRPr="00634C66" w:rsidRDefault="00757898" w:rsidP="009127F2">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4260206A" w14:textId="2C3078F4"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t>
            </w:r>
            <w:r w:rsidR="00661DD8">
              <w:t xml:space="preserve">whether our approach to </w:t>
            </w:r>
            <w:r w:rsidR="00661DD8" w:rsidRPr="00F12730">
              <w:t>ESG issues impact</w:t>
            </w:r>
            <w:r w:rsidR="00661DD8">
              <w:t>s</w:t>
            </w:r>
            <w:r w:rsidR="00661DD8" w:rsidRPr="00F12730">
              <w:t xml:space="preserve"> </w:t>
            </w:r>
            <w:r>
              <w:t>funds’</w:t>
            </w:r>
            <w:r w:rsidRPr="00634C66">
              <w:t xml:space="preserve"> financial performance</w:t>
            </w:r>
          </w:p>
          <w:p w14:paraId="7CC86D6E" w14:textId="54555BC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661DD8">
              <w:t xml:space="preserve">our approach to </w:t>
            </w:r>
            <w:r w:rsidR="00661DD8" w:rsidRPr="00F12730">
              <w:t>ESG issues impact</w:t>
            </w:r>
            <w:r w:rsidR="00661DD8">
              <w:t>s</w:t>
            </w:r>
            <w:r w:rsidR="00661DD8" w:rsidRPr="00F12730">
              <w:t xml:space="preserve"> </w:t>
            </w:r>
            <w:r w:rsidRPr="00634C66">
              <w:t xml:space="preserve">funds’ ESG performance </w:t>
            </w:r>
          </w:p>
          <w:p w14:paraId="301B01FC" w14:textId="7777777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757898" w:rsidRPr="00634C66" w14:paraId="58A96DCD" w14:textId="77777777" w:rsidTr="00757898">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6FA728B5" w14:textId="77777777" w:rsidR="00757898" w:rsidRPr="00634C66" w:rsidRDefault="00757898" w:rsidP="009127F2">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7AD1AB66" w14:textId="77777777" w:rsidR="00757898" w:rsidRPr="00634C66" w:rsidRDefault="00757898">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w:t>
            </w:r>
          </w:p>
        </w:tc>
      </w:tr>
      <w:tr w:rsidR="00757898" w:rsidRPr="00634C66" w14:paraId="060A0F12" w14:textId="77777777" w:rsidTr="00757898">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6E63426" w14:textId="45D9DD02" w:rsidR="00757898" w:rsidRPr="00634C66" w:rsidRDefault="00757898" w:rsidP="009127F2">
            <w:pPr>
              <w:pStyle w:val="INDICATORNUMBER"/>
              <w:spacing w:before="80"/>
              <w:rPr>
                <w:rStyle w:val="IntenseEmphasis"/>
                <w:rFonts w:eastAsia="MS PGothic"/>
                <w:b/>
                <w:bCs w:val="0"/>
                <w:i w:val="0"/>
                <w:iCs w:val="0"/>
                <w:sz w:val="20"/>
                <w:szCs w:val="20"/>
                <w:lang w:eastAsia="en-US"/>
              </w:rPr>
            </w:pPr>
            <w:r w:rsidRPr="009127F2">
              <w:rPr>
                <w:rStyle w:val="IntenseEmphasis"/>
                <w:b/>
                <w:bCs w:val="0"/>
                <w:i w:val="0"/>
                <w:iCs w:val="0"/>
                <w:color w:val="595959"/>
              </w:rPr>
              <w:t>PR 21.2</w:t>
            </w: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786B9E79" w14:textId="7777777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3AB6DC9" w14:textId="7777777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729F8C29" w14:textId="7777777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6DD1006C" w14:textId="7777777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757898" w:rsidRPr="00634C66" w14:paraId="03EEAA5E" w14:textId="77777777" w:rsidTr="00757898">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4AF0E54D" w14:textId="77777777" w:rsidR="00757898" w:rsidRPr="00634C66" w:rsidRDefault="00757898" w:rsidP="009127F2">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99AAEB" w14:textId="77777777" w:rsidR="00757898" w:rsidRPr="00634C66" w:rsidRDefault="00757898" w:rsidP="009127F2">
            <w:pPr>
              <w:pStyle w:val="INDICATORTEXT"/>
              <w:spacing w:after="0"/>
              <w:cnfStyle w:val="000000100000" w:firstRow="0" w:lastRow="0" w:firstColumn="0" w:lastColumn="0" w:oddVBand="0" w:evenVBand="0" w:oddHBand="1" w:evenHBand="0" w:firstRowFirstColumn="0" w:firstRowLastColumn="0" w:lastRowFirstColumn="0" w:lastRowLastColumn="0"/>
            </w:pPr>
            <w:r w:rsidRPr="00634C66">
              <w:t xml:space="preserve">c) </w:t>
            </w:r>
            <w:r>
              <w:t>F</w:t>
            </w:r>
            <w:r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203EBB16" w14:textId="77777777" w:rsidR="00757898" w:rsidRPr="00634C66" w:rsidRDefault="00757898">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219BF9EF" w14:textId="77777777" w:rsidR="00757898" w:rsidRDefault="00757898">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77D00F7A" w14:textId="77777777" w:rsidR="00757898" w:rsidRPr="00634C66" w:rsidRDefault="00757898">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757898" w:rsidRPr="00634C66" w14:paraId="2D12AAB7" w14:textId="77777777" w:rsidTr="0075789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760A931D" w14:textId="2A47A962" w:rsidR="00757898" w:rsidRPr="00634C66" w:rsidRDefault="00757898" w:rsidP="009127F2">
            <w:pPr>
              <w:pStyle w:val="INDICATORNUMBER"/>
              <w:spacing w:before="80"/>
              <w:rPr>
                <w:rStyle w:val="IntenseEmphasis"/>
                <w:rFonts w:eastAsia="MS PGothic"/>
                <w:b/>
                <w:bCs w:val="0"/>
                <w:i w:val="0"/>
                <w:iCs w:val="0"/>
                <w:sz w:val="20"/>
                <w:szCs w:val="20"/>
                <w:lang w:eastAsia="en-US"/>
              </w:rPr>
            </w:pPr>
            <w:r w:rsidRPr="009127F2">
              <w:rPr>
                <w:rStyle w:val="IntenseEmphasis"/>
                <w:b/>
                <w:bCs w:val="0"/>
                <w:i w:val="0"/>
                <w:iCs w:val="0"/>
                <w:color w:val="595959"/>
              </w:rPr>
              <w:t>PR 21.3</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0EBABDDE" w14:textId="77777777" w:rsidR="00757898" w:rsidRPr="00634C66" w:rsidRDefault="00757898">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p>
        </w:tc>
      </w:tr>
      <w:tr w:rsidR="00757898" w:rsidRPr="00634C66" w14:paraId="38F37B2E" w14:textId="77777777" w:rsidTr="00757898">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402C09BE" w14:textId="77777777" w:rsidR="00757898" w:rsidRPr="00634C66" w:rsidRDefault="00757898" w:rsidP="009127F2">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747EA100" w14:textId="77777777" w:rsidR="00757898" w:rsidRPr="00634C66" w:rsidRDefault="0075789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724D6347" w14:textId="77777777" w:rsidR="00D740BE" w:rsidRDefault="00D740B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567D67" w14:paraId="009BB4FD"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687506C5" w14:textId="77777777" w:rsidR="00567D67" w:rsidRPr="00191BC1" w:rsidRDefault="00567D67" w:rsidP="00AC2CF9">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AC2CF9">
              <w:rPr>
                <w:rStyle w:val="IntenseEmphasis"/>
                <w:b w:val="0"/>
                <w:i w:val="0"/>
                <w:color w:val="FFFFFF" w:themeColor="background1"/>
              </w:rPr>
              <w:t>R</w:t>
            </w:r>
            <w:r>
              <w:rPr>
                <w:rStyle w:val="IntenseEmphasis"/>
                <w:b w:val="0"/>
                <w:i w:val="0"/>
                <w:color w:val="FFFFFF" w:themeColor="background1"/>
              </w:rPr>
              <w:t xml:space="preserve"> </w:t>
            </w:r>
            <w:r w:rsidR="00AC2CF9">
              <w:rPr>
                <w:rStyle w:val="IntenseEmphasis"/>
                <w:b w:val="0"/>
                <w:i w:val="0"/>
                <w:color w:val="FFFFFF" w:themeColor="background1"/>
              </w:rPr>
              <w:t>21</w:t>
            </w:r>
          </w:p>
        </w:tc>
        <w:tc>
          <w:tcPr>
            <w:tcW w:w="8080" w:type="dxa"/>
            <w:tcBorders>
              <w:top w:val="single" w:sz="4" w:space="0" w:color="595959"/>
            </w:tcBorders>
          </w:tcPr>
          <w:p w14:paraId="7D425044"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67D67" w:rsidRPr="00CF025D" w14:paraId="44436A1E"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5970F0A" w14:textId="77777777" w:rsidR="00567D67" w:rsidRPr="000D72DF" w:rsidRDefault="00567D67" w:rsidP="005D3A75">
            <w:pPr>
              <w:pStyle w:val="INDICATORNUMBER"/>
              <w:rPr>
                <w:rStyle w:val="IntenseEmphasis"/>
                <w:b/>
                <w:bCs w:val="0"/>
                <w:i w:val="0"/>
                <w:iCs w:val="0"/>
              </w:rPr>
            </w:pPr>
            <w:r>
              <w:rPr>
                <w:rStyle w:val="IntenseEmphasis"/>
                <w:b/>
                <w:bCs w:val="0"/>
                <w:i w:val="0"/>
                <w:iCs w:val="0"/>
                <w:color w:val="595959"/>
              </w:rPr>
              <w:t>P</w:t>
            </w:r>
            <w:r w:rsidR="00AC2CF9">
              <w:rPr>
                <w:rStyle w:val="IntenseEmphasis"/>
                <w:b/>
                <w:bCs w:val="0"/>
                <w:i w:val="0"/>
                <w:iCs w:val="0"/>
                <w:color w:val="595959"/>
              </w:rPr>
              <w:t>R 21</w:t>
            </w:r>
          </w:p>
        </w:tc>
        <w:tc>
          <w:tcPr>
            <w:tcW w:w="8080" w:type="dxa"/>
            <w:tcBorders>
              <w:top w:val="single" w:sz="4" w:space="0" w:color="595959"/>
              <w:bottom w:val="single" w:sz="4" w:space="0" w:color="A6A6A6" w:themeColor="background1" w:themeShade="A6"/>
            </w:tcBorders>
          </w:tcPr>
          <w:p w14:paraId="1D4E447F" w14:textId="6114D19C" w:rsidR="00AC2CF9" w:rsidRPr="00AA5CF0"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AA5CF0">
              <w:t>This indicator aims to capture</w:t>
            </w:r>
            <w:r w:rsidR="00757898">
              <w:t xml:space="preserve"> whether you measure</w:t>
            </w:r>
            <w:r w:rsidRPr="00AA5CF0">
              <w:t xml:space="preserve"> impact, positive or negative, of taking account and managing ESG issues on both financial and ESG performance. The impact could come from either pre-investment activities (e.g. selecting the best properties) or post-investment influencing.</w:t>
            </w:r>
          </w:p>
          <w:p w14:paraId="63E268E4" w14:textId="77777777" w:rsidR="00AC2CF9" w:rsidRPr="00AC2CF9"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AC2CF9">
              <w:rPr>
                <w:i/>
              </w:rPr>
              <w:t>Financial performance</w:t>
            </w:r>
          </w:p>
          <w:p w14:paraId="3C380079" w14:textId="77777777" w:rsidR="00AC2CF9" w:rsidRPr="00AC2CF9"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AC2CF9">
              <w:t xml:space="preserve">Examples may include reduced operating expenses, improved net operating income (NOI), retention of existing tenants, attracted new tenants, capitalized value, etc. Note that financial risk mitigation should also be included in this category. </w:t>
            </w:r>
          </w:p>
          <w:p w14:paraId="74B39F44" w14:textId="77777777" w:rsidR="00AC2CF9" w:rsidRPr="00AC2CF9"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AC2CF9">
              <w:rPr>
                <w:i/>
              </w:rPr>
              <w:t>ESG performance</w:t>
            </w:r>
          </w:p>
          <w:p w14:paraId="7429F682" w14:textId="2A3A58EB" w:rsidR="00757898" w:rsidRPr="00567D67" w:rsidRDefault="00AC2CF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AC2CF9">
              <w:t xml:space="preserve">Examples may include water and energy efficiency improvements, reduction of waste, reduction of health and safety incidents, etc. Note that ESG risk mitigation should also be included in this category.  </w:t>
            </w:r>
            <w:r w:rsidR="00757898">
              <w:t xml:space="preserve">This indicator is a revised version of indicator </w:t>
            </w:r>
            <w:r w:rsidR="00E365BC">
              <w:t>[</w:t>
            </w:r>
            <w:r w:rsidR="00757898">
              <w:t>PR 21</w:t>
            </w:r>
            <w:r w:rsidR="00E365BC">
              <w:t>]</w:t>
            </w:r>
            <w:r w:rsidR="00757898">
              <w:t xml:space="preserve"> from the 2013-14 Reporting Framework. Because the structure has changed, prefilling is not enabled for this indicator. </w:t>
            </w:r>
          </w:p>
        </w:tc>
      </w:tr>
      <w:tr w:rsidR="00567D67" w:rsidRPr="00CF025D" w14:paraId="5FA846DE"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46329FDA" w14:textId="6F378497" w:rsidR="00567D67" w:rsidRDefault="00003B4D" w:rsidP="0069380B">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 xml:space="preserve">PR </w:t>
            </w:r>
            <w:r w:rsidR="0069380B">
              <w:rPr>
                <w:rStyle w:val="IntenseEmphasis"/>
                <w:b/>
                <w:bCs w:val="0"/>
                <w:i w:val="0"/>
                <w:iCs w:val="0"/>
                <w:color w:val="595959"/>
              </w:rPr>
              <w:t>21.2</w:t>
            </w:r>
          </w:p>
        </w:tc>
        <w:tc>
          <w:tcPr>
            <w:tcW w:w="8080" w:type="dxa"/>
            <w:tcBorders>
              <w:top w:val="single" w:sz="4" w:space="0" w:color="A6A6A6" w:themeColor="background1" w:themeShade="A6"/>
              <w:bottom w:val="single" w:sz="4" w:space="0" w:color="A6A6A6" w:themeColor="background1" w:themeShade="A6"/>
            </w:tcBorders>
          </w:tcPr>
          <w:p w14:paraId="075E5BBE" w14:textId="416070D0" w:rsidR="00003B4D" w:rsidRPr="00AA5CF0" w:rsidRDefault="00003B4D" w:rsidP="00003B4D">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rsidR="00757898">
              <w:t xml:space="preserve">how </w:t>
            </w:r>
            <w:r w:rsidRPr="00AA5CF0">
              <w:t xml:space="preserve">you measure how the </w:t>
            </w:r>
            <w:r w:rsidR="00757898">
              <w:t xml:space="preserve">impact </w:t>
            </w:r>
            <w:r w:rsidRPr="00AA5CF0">
              <w:t xml:space="preserve">of ESG issues </w:t>
            </w:r>
            <w:r w:rsidR="00757898">
              <w:t xml:space="preserve">on </w:t>
            </w:r>
            <w:r w:rsidRPr="00AA5CF0">
              <w:t>financial returns, risks and/or ESG performance</w:t>
            </w:r>
            <w:r w:rsidR="00757898">
              <w:t>. You are strongly encouraged to report on carbon bench</w:t>
            </w:r>
            <w:r w:rsidR="00320851">
              <w:t>marking</w:t>
            </w:r>
            <w:r w:rsidR="009E2B92">
              <w:t>, if this is undertaken</w:t>
            </w:r>
            <w:r w:rsidR="00320851">
              <w:t xml:space="preserve">. </w:t>
            </w:r>
          </w:p>
          <w:p w14:paraId="1473EAA3" w14:textId="086D413A" w:rsidR="00567D67" w:rsidRDefault="00003B4D"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t xml:space="preserve">You are encouraged to specify the ESG issues (e.g. greenhouse gas emissions, water consumption) and financial measures you use to assess performance and comment on any practical issues in using these measures in your processes. </w:t>
            </w:r>
            <w:r w:rsidRPr="00003B4D">
              <w:t xml:space="preserve"> </w:t>
            </w:r>
          </w:p>
        </w:tc>
      </w:tr>
      <w:tr w:rsidR="00567D67" w:rsidRPr="00CF025D" w14:paraId="3785CE6D"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1B81AFE" w14:textId="77777777" w:rsidR="00567D67" w:rsidRPr="00EB5190" w:rsidRDefault="00567D67" w:rsidP="005D3A75">
            <w:pPr>
              <w:pStyle w:val="INDICATORNUMBER"/>
              <w:rPr>
                <w:rStyle w:val="IntenseEmphasis"/>
                <w:b/>
                <w:i w:val="0"/>
                <w:color w:val="595959"/>
              </w:rPr>
            </w:pPr>
            <w:r>
              <w:rPr>
                <w:rStyle w:val="IntenseEmphasis"/>
                <w:b/>
                <w:i w:val="0"/>
                <w:color w:val="595959"/>
              </w:rPr>
              <w:lastRenderedPageBreak/>
              <w:t>LOGIC</w:t>
            </w:r>
          </w:p>
        </w:tc>
      </w:tr>
      <w:tr w:rsidR="00567D67" w:rsidRPr="00CF025D" w14:paraId="16EA329A" w14:textId="77777777" w:rsidTr="00567D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7EFB3AB" w14:textId="77777777" w:rsidR="00567D67" w:rsidRPr="00EB5190" w:rsidRDefault="00567D67" w:rsidP="005D3A75">
            <w:pPr>
              <w:pStyle w:val="INDICATORNUMBER"/>
              <w:rPr>
                <w:rStyle w:val="IntenseEmphasis"/>
                <w:b/>
                <w:i w:val="0"/>
                <w:color w:val="595959"/>
              </w:rPr>
            </w:pPr>
            <w:r>
              <w:rPr>
                <w:rStyle w:val="IntenseEmphasis"/>
                <w:b/>
                <w:i w:val="0"/>
                <w:color w:val="595959"/>
              </w:rPr>
              <w:t>P</w:t>
            </w:r>
            <w:r w:rsidR="00003B4D">
              <w:rPr>
                <w:rStyle w:val="IntenseEmphasis"/>
                <w:b/>
                <w:i w:val="0"/>
                <w:color w:val="595959"/>
              </w:rPr>
              <w:t>R 21</w:t>
            </w:r>
          </w:p>
        </w:tc>
        <w:tc>
          <w:tcPr>
            <w:tcW w:w="8080" w:type="dxa"/>
            <w:tcBorders>
              <w:top w:val="single" w:sz="4" w:space="0" w:color="A6A6A6" w:themeColor="background1" w:themeShade="A6"/>
              <w:bottom w:val="single" w:sz="4" w:space="0" w:color="A6A6A6" w:themeColor="background1" w:themeShade="A6"/>
            </w:tcBorders>
          </w:tcPr>
          <w:p w14:paraId="18094630" w14:textId="3E90FAF0" w:rsidR="00567D67" w:rsidRPr="00EB5190" w:rsidRDefault="001A0A8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color w:val="595959"/>
                <w:sz w:val="20"/>
                <w:lang w:eastAsia="en-US"/>
              </w:rPr>
            </w:pPr>
            <w:r>
              <w:rPr>
                <w:szCs w:val="18"/>
              </w:rPr>
              <w:t xml:space="preserve">Indicator </w:t>
            </w:r>
            <w:r w:rsidR="00003B4D" w:rsidRPr="00AA5CF0">
              <w:rPr>
                <w:szCs w:val="18"/>
              </w:rPr>
              <w:t xml:space="preserve">[21.2] </w:t>
            </w:r>
            <w:r w:rsidR="0069380B">
              <w:rPr>
                <w:szCs w:val="18"/>
              </w:rPr>
              <w:t xml:space="preserve">is </w:t>
            </w:r>
            <w:r w:rsidR="00003B4D" w:rsidRPr="00AA5CF0">
              <w:rPr>
                <w:szCs w:val="18"/>
              </w:rPr>
              <w:t xml:space="preserve">applicable if you report </w:t>
            </w:r>
            <w:r w:rsidR="00581F1B">
              <w:rPr>
                <w:szCs w:val="18"/>
              </w:rPr>
              <w:t xml:space="preserve">that your organisation </w:t>
            </w:r>
            <w:r w:rsidR="00003B4D" w:rsidRPr="00AA5CF0">
              <w:rPr>
                <w:szCs w:val="18"/>
              </w:rPr>
              <w:t>measure</w:t>
            </w:r>
            <w:r w:rsidR="00581F1B">
              <w:rPr>
                <w:szCs w:val="18"/>
              </w:rPr>
              <w:t>s</w:t>
            </w:r>
            <w:r w:rsidR="00003B4D" w:rsidRPr="00AA5CF0">
              <w:rPr>
                <w:szCs w:val="18"/>
              </w:rPr>
              <w:t xml:space="preserve"> how ESG issues affect financial performance </w:t>
            </w:r>
            <w:r w:rsidR="00757898">
              <w:rPr>
                <w:szCs w:val="18"/>
              </w:rPr>
              <w:t xml:space="preserve">or ESG performance </w:t>
            </w:r>
            <w:r w:rsidR="00003B4D" w:rsidRPr="00AA5CF0">
              <w:rPr>
                <w:szCs w:val="18"/>
              </w:rPr>
              <w:t>in [21.1]</w:t>
            </w:r>
            <w:r w:rsidR="008B3E91">
              <w:rPr>
                <w:szCs w:val="18"/>
              </w:rPr>
              <w:t>.</w:t>
            </w:r>
          </w:p>
        </w:tc>
      </w:tr>
      <w:tr w:rsidR="00567D67" w:rsidRPr="00CF025D" w14:paraId="5413EF7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5AFAB9D"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34EF77F8"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7856D15" w14:textId="77777777" w:rsidR="00567D67" w:rsidRDefault="00003B4D" w:rsidP="005D3A75">
            <w:pPr>
              <w:pStyle w:val="INDICATORNUMBER"/>
              <w:rPr>
                <w:rStyle w:val="IntenseEmphasis"/>
                <w:b/>
                <w:bCs w:val="0"/>
                <w:i w:val="0"/>
                <w:iCs w:val="0"/>
                <w:color w:val="595959"/>
              </w:rPr>
            </w:pPr>
            <w:r>
              <w:rPr>
                <w:rStyle w:val="IntenseEmphasis"/>
                <w:b/>
                <w:bCs w:val="0"/>
                <w:i w:val="0"/>
                <w:iCs w:val="0"/>
                <w:color w:val="595959"/>
              </w:rPr>
              <w:t>PR 21</w:t>
            </w:r>
          </w:p>
        </w:tc>
        <w:tc>
          <w:tcPr>
            <w:tcW w:w="8080" w:type="dxa"/>
            <w:tcBorders>
              <w:top w:val="single" w:sz="4" w:space="0" w:color="A6A6A6" w:themeColor="background1" w:themeShade="A6"/>
              <w:bottom w:val="single" w:sz="4" w:space="0" w:color="595959"/>
            </w:tcBorders>
          </w:tcPr>
          <w:p w14:paraId="5C259FF5" w14:textId="77777777" w:rsidR="00003B4D" w:rsidRPr="00003B4D" w:rsidRDefault="00003B4D" w:rsidP="00003B4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003B4D">
              <w:rPr>
                <w:szCs w:val="18"/>
              </w:rPr>
              <w:sym w:font="Wingdings" w:char="F0AB"/>
            </w:r>
          </w:p>
          <w:p w14:paraId="276C5B37" w14:textId="77777777" w:rsidR="00567D67" w:rsidRPr="00CB5ACD" w:rsidRDefault="00003B4D" w:rsidP="00EE39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 assessment of this indicator is based on your responses to </w:t>
            </w:r>
            <w:r w:rsidR="00EE39FB">
              <w:rPr>
                <w:szCs w:val="18"/>
              </w:rPr>
              <w:t>[</w:t>
            </w:r>
            <w:r w:rsidRPr="00AA5CF0">
              <w:rPr>
                <w:szCs w:val="18"/>
              </w:rPr>
              <w:t>21.1</w:t>
            </w:r>
            <w:r w:rsidR="00EE39FB">
              <w:rPr>
                <w:szCs w:val="18"/>
              </w:rPr>
              <w:t>]</w:t>
            </w:r>
            <w:r w:rsidRPr="00AA5CF0">
              <w:rPr>
                <w:szCs w:val="18"/>
              </w:rPr>
              <w:t>.</w:t>
            </w:r>
          </w:p>
        </w:tc>
      </w:tr>
    </w:tbl>
    <w:p w14:paraId="764A5169" w14:textId="77777777" w:rsidR="00567D67" w:rsidRDefault="00567D67">
      <w:pPr>
        <w:widowControl/>
        <w:autoSpaceDE/>
        <w:autoSpaceDN/>
        <w:adjustRightInd/>
        <w:spacing w:before="0" w:after="0" w:line="240" w:lineRule="auto"/>
      </w:pPr>
    </w:p>
    <w:p w14:paraId="7E3D741B"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4D03DA20"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2F9120"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1E5F15D9"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798607F"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37511A9"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35AC5C5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2BCD5A0"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w:t>
            </w:r>
            <w:r w:rsidR="00AD7819">
              <w:rPr>
                <w:rStyle w:val="IntenseEmphasis"/>
                <w:i w:val="0"/>
                <w:color w:val="FFFFFF" w:themeColor="background1"/>
              </w:rPr>
              <w:t>R 22</w:t>
            </w:r>
          </w:p>
        </w:tc>
        <w:tc>
          <w:tcPr>
            <w:tcW w:w="3402" w:type="dxa"/>
            <w:shd w:val="clear" w:color="auto" w:fill="888888"/>
          </w:tcPr>
          <w:p w14:paraId="3DDF5EA2"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35C9BB7"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BA7A584"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AD7819">
              <w:rPr>
                <w:rStyle w:val="IntenseEmphasis"/>
                <w:i w:val="0"/>
                <w:color w:val="FFFFFF" w:themeColor="background1"/>
              </w:rPr>
              <w:t>3</w:t>
            </w:r>
          </w:p>
        </w:tc>
      </w:tr>
    </w:tbl>
    <w:p w14:paraId="19403A66" w14:textId="77777777" w:rsidR="00FA6556" w:rsidRDefault="00FA6556"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48E1B71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3565723" w14:textId="77777777" w:rsidR="00FA6556" w:rsidRPr="00903B63" w:rsidRDefault="0026744B" w:rsidP="005D3A75">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FA6556">
              <w:rPr>
                <w:rStyle w:val="IntenseEmphasis"/>
                <w:i w:val="0"/>
                <w:color w:val="FFFFFF" w:themeColor="background1"/>
              </w:rPr>
              <w:t xml:space="preserve"> </w:t>
            </w:r>
            <w:r w:rsidR="00AD7819">
              <w:rPr>
                <w:rStyle w:val="IntenseEmphasis"/>
                <w:i w:val="0"/>
                <w:color w:val="FFFFFF" w:themeColor="background1"/>
              </w:rPr>
              <w:t>22</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760686F1"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14:paraId="42DF4695"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C78C4E8" w14:textId="77777777" w:rsidR="00FA6556" w:rsidRDefault="00AD7819" w:rsidP="005D3A75">
            <w:pPr>
              <w:pStyle w:val="INDICATORNUMBER"/>
              <w:rPr>
                <w:rStyle w:val="IntenseEmphasis"/>
                <w:b/>
                <w:bCs w:val="0"/>
                <w:i w:val="0"/>
                <w:iCs w:val="0"/>
              </w:rPr>
            </w:pPr>
            <w:r>
              <w:rPr>
                <w:rStyle w:val="IntenseEmphasis"/>
                <w:b/>
                <w:bCs w:val="0"/>
                <w:i w:val="0"/>
                <w:iCs w:val="0"/>
                <w:color w:val="595959"/>
              </w:rPr>
              <w:t>PR 22.1</w:t>
            </w:r>
          </w:p>
        </w:tc>
        <w:tc>
          <w:tcPr>
            <w:tcW w:w="8080" w:type="dxa"/>
            <w:gridSpan w:val="4"/>
            <w:tcBorders>
              <w:top w:val="nil"/>
              <w:right w:val="single" w:sz="4" w:space="0" w:color="595959" w:themeColor="text1" w:themeTint="A6"/>
            </w:tcBorders>
          </w:tcPr>
          <w:p w14:paraId="78CCAF39" w14:textId="77777777" w:rsidR="00FA6556" w:rsidRPr="00AD7819" w:rsidRDefault="00AD7819" w:rsidP="005D3A75">
            <w:pPr>
              <w:pStyle w:val="INDICATORTEXT"/>
              <w:cnfStyle w:val="000000100000" w:firstRow="0" w:lastRow="0" w:firstColumn="0" w:lastColumn="0" w:oddVBand="0" w:evenVBand="0" w:oddHBand="1" w:evenHBand="0" w:firstRowFirstColumn="0" w:firstRowLastColumn="0" w:lastRowFirstColumn="0" w:lastRowLastColumn="0"/>
            </w:pPr>
            <w:r w:rsidRPr="00AD7819">
              <w:t>Provide examples of ESG issues that affected your property investments during the reporting year.</w:t>
            </w:r>
          </w:p>
        </w:tc>
      </w:tr>
      <w:tr w:rsidR="00AB05A0" w14:paraId="66C6CBCD" w14:textId="77777777" w:rsidTr="002F79D3">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189C2B98" w14:textId="0DAA250D" w:rsidR="00AB05A0" w:rsidRPr="00AE100E" w:rsidRDefault="00AB05A0" w:rsidP="005D3A75">
            <w:pPr>
              <w:pStyle w:val="INDICATORNUMBER"/>
              <w:rPr>
                <w:rStyle w:val="IntenseEmphasis"/>
                <w:b/>
                <w:bCs w:val="0"/>
                <w:i w:val="0"/>
                <w:iCs w:val="0"/>
                <w:color w:val="595959"/>
              </w:rPr>
            </w:pPr>
          </w:p>
          <w:p w14:paraId="3A41253C" w14:textId="5394C72E" w:rsidR="00AB05A0" w:rsidRDefault="00AB05A0" w:rsidP="005D3A75">
            <w:pPr>
              <w:pStyle w:val="INDICATORNUMBER"/>
              <w:rPr>
                <w:rStyle w:val="IntenseEmphasis"/>
                <w:b/>
                <w:bCs w:val="0"/>
                <w:i w:val="0"/>
                <w:iCs w:val="0"/>
                <w:color w:val="595959"/>
              </w:rPr>
            </w:pPr>
          </w:p>
          <w:p w14:paraId="703E3F6B" w14:textId="226D3B9D" w:rsidR="00AB05A0" w:rsidRDefault="00AB05A0" w:rsidP="005D3A75">
            <w:pPr>
              <w:pStyle w:val="INDICATORNUMBER"/>
              <w:rPr>
                <w:rStyle w:val="IntenseEmphasis"/>
                <w:b/>
                <w:bCs w:val="0"/>
                <w:i w:val="0"/>
                <w:iCs w:val="0"/>
                <w:color w:val="595959"/>
              </w:rPr>
            </w:pPr>
          </w:p>
          <w:p w14:paraId="1F13D6CC" w14:textId="6E85E9F5" w:rsidR="00AB05A0" w:rsidRDefault="00AB05A0" w:rsidP="005D3A75">
            <w:pPr>
              <w:pStyle w:val="INDICATORNUMBER"/>
              <w:rPr>
                <w:rStyle w:val="IntenseEmphasis"/>
                <w:b/>
                <w:bCs w:val="0"/>
                <w:i w:val="0"/>
                <w:iCs w:val="0"/>
                <w:color w:val="595959"/>
              </w:rPr>
            </w:pPr>
          </w:p>
          <w:p w14:paraId="14AD9A35" w14:textId="569D6058" w:rsidR="00AB05A0" w:rsidRPr="00AE100E" w:rsidRDefault="00AB05A0" w:rsidP="005D3A75">
            <w:pPr>
              <w:pStyle w:val="INDICATORNUMBER"/>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7F4F898B" w14:textId="77777777" w:rsidR="00AB05A0" w:rsidRPr="002F79D3"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8613A72" w14:textId="77777777" w:rsidR="00AB05A0" w:rsidRPr="002F79D3"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Types of properties affected</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189CCDF" w14:textId="77777777" w:rsidR="00AB05A0" w:rsidRPr="002F79D3"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495BFD8F" w14:textId="77777777" w:rsidR="00AB05A0" w:rsidRPr="002F79D3"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Activities undertaken to influence the investment and its response</w:t>
            </w:r>
          </w:p>
        </w:tc>
      </w:tr>
      <w:tr w:rsidR="00AB05A0" w14:paraId="3C750428"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E959B4E" w14:textId="739CEE2F" w:rsidR="00AB05A0" w:rsidRPr="00AE100E" w:rsidRDefault="00AB05A0"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5A441D17" w14:textId="5AF79C95"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87C581"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C55B28"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852D84C"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B05A0" w14:paraId="753A1098"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4CC0193D" w14:textId="3E6BA15B" w:rsidR="00AB05A0" w:rsidRPr="00AE100E" w:rsidRDefault="00AB05A0"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0951D1E" w14:textId="77777777" w:rsidR="00AB05A0"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8AC736"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094F1E"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362CF183"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AB05A0" w14:paraId="7AA5F979"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3CD3E0EE" w14:textId="0A38890C" w:rsidR="00AB05A0" w:rsidRDefault="00AB05A0"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2768CECC" w14:textId="77777777" w:rsidR="00AB05A0"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D234C2"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3EEFB5"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27EEF10" w14:textId="77777777" w:rsidR="00AB05A0"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B05A0" w14:paraId="0FDAB227"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61872B8F" w14:textId="05D474C5" w:rsidR="00AB05A0" w:rsidRDefault="00AB05A0"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199EFC38" w14:textId="77777777" w:rsidR="00AB05A0"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3EC012"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5B3035"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55278A" w14:textId="77777777" w:rsidR="00AB05A0"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AB05A0" w14:paraId="42C03930"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F70F523" w14:textId="23E82EF5" w:rsidR="00AB05A0" w:rsidRDefault="00AB05A0"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1B79173C" w14:textId="77777777" w:rsidR="00AB05A0"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7D1245"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32A0C1" w14:textId="77777777" w:rsidR="00AB05A0" w:rsidRPr="00680D45"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D4DF516" w14:textId="77777777" w:rsidR="00AB05A0"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B05A0" w14:paraId="6825062B"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259BD4DA" w14:textId="2A771172" w:rsidR="00AB05A0" w:rsidRDefault="00AB05A0"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66417327" w14:textId="77777777" w:rsidR="00AB05A0"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EB95B4"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DB01DE" w14:textId="77777777" w:rsidR="00AB05A0" w:rsidRPr="00680D45"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23E375A5" w14:textId="77777777" w:rsidR="00AB05A0"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14:paraId="76FAC7DD"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15DC39A9" w14:textId="77777777" w:rsidR="00842499" w:rsidRPr="00AE100E" w:rsidRDefault="00842499" w:rsidP="00842499">
            <w:pPr>
              <w:pStyle w:val="INDICATORNUMBER"/>
              <w:rPr>
                <w:rStyle w:val="IntenseEmphasis"/>
                <w:b/>
                <w:bCs w:val="0"/>
                <w:i w:val="0"/>
                <w:iCs w:val="0"/>
                <w:color w:val="595959"/>
              </w:rPr>
            </w:pPr>
            <w:r>
              <w:rPr>
                <w:rStyle w:val="IntenseEmphasis"/>
                <w:b/>
                <w:bCs w:val="0"/>
                <w:i w:val="0"/>
                <w:iCs w:val="0"/>
                <w:color w:val="595959"/>
              </w:rPr>
              <w:t>P</w:t>
            </w:r>
            <w:r w:rsidR="003F243F">
              <w:rPr>
                <w:rStyle w:val="IntenseEmphasis"/>
                <w:b/>
                <w:bCs w:val="0"/>
                <w:i w:val="0"/>
                <w:iCs w:val="0"/>
                <w:color w:val="595959"/>
              </w:rPr>
              <w:t>R 22.2</w:t>
            </w:r>
          </w:p>
        </w:tc>
        <w:tc>
          <w:tcPr>
            <w:tcW w:w="8080" w:type="dxa"/>
            <w:gridSpan w:val="4"/>
            <w:tcBorders>
              <w:top w:val="single" w:sz="4" w:space="0" w:color="5A5A5A"/>
              <w:right w:val="single" w:sz="4" w:space="0" w:color="595959" w:themeColor="text1" w:themeTint="A6"/>
            </w:tcBorders>
            <w:shd w:val="clear" w:color="auto" w:fill="F2F2F2" w:themeFill="background1" w:themeFillShade="F2"/>
          </w:tcPr>
          <w:p w14:paraId="2B7A0D41" w14:textId="77777777" w:rsidR="00842499" w:rsidRPr="00EF652A"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842499" w14:paraId="02D39391" w14:textId="77777777" w:rsidTr="002F79D3">
        <w:trPr>
          <w:trHeight w:val="48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1EA11B0"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7902C530" w14:textId="77777777" w:rsidR="00842499" w:rsidRPr="00986592" w:rsidRDefault="00842499"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930F491" w14:textId="77777777" w:rsidR="00FA6556" w:rsidRDefault="00FA655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965D89" w14:paraId="092496DC"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2FF77A78" w14:textId="77777777" w:rsidR="00965D89" w:rsidRPr="00191BC1" w:rsidRDefault="0026744B"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965D89">
              <w:rPr>
                <w:rStyle w:val="IntenseEmphasis"/>
                <w:b w:val="0"/>
                <w:i w:val="0"/>
                <w:color w:val="FFFFFF" w:themeColor="background1"/>
              </w:rPr>
              <w:t xml:space="preserve"> </w:t>
            </w:r>
            <w:r w:rsidR="00844815">
              <w:rPr>
                <w:rStyle w:val="IntenseEmphasis"/>
                <w:b w:val="0"/>
                <w:i w:val="0"/>
                <w:color w:val="FFFFFF" w:themeColor="background1"/>
              </w:rPr>
              <w:t>22</w:t>
            </w:r>
          </w:p>
        </w:tc>
        <w:tc>
          <w:tcPr>
            <w:tcW w:w="8080" w:type="dxa"/>
            <w:tcBorders>
              <w:top w:val="single" w:sz="4" w:space="0" w:color="595959"/>
            </w:tcBorders>
          </w:tcPr>
          <w:p w14:paraId="758C8655"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65D89" w:rsidRPr="00CF025D" w14:paraId="169E9EAE" w14:textId="77777777" w:rsidTr="00B816E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5236366F" w14:textId="77777777" w:rsidR="00965D89" w:rsidRPr="000D72DF" w:rsidRDefault="00844815" w:rsidP="005D3A75">
            <w:pPr>
              <w:pStyle w:val="INDICATORNUMBER"/>
              <w:rPr>
                <w:rStyle w:val="IntenseEmphasis"/>
                <w:b/>
                <w:bCs w:val="0"/>
                <w:i w:val="0"/>
                <w:iCs w:val="0"/>
              </w:rPr>
            </w:pPr>
            <w:r>
              <w:rPr>
                <w:rStyle w:val="IntenseEmphasis"/>
                <w:b/>
                <w:bCs w:val="0"/>
                <w:i w:val="0"/>
                <w:iCs w:val="0"/>
                <w:color w:val="595959"/>
              </w:rPr>
              <w:t>PR 22</w:t>
            </w:r>
            <w:r w:rsidR="00965D89">
              <w:rPr>
                <w:rStyle w:val="IntenseEmphasis"/>
                <w:b/>
                <w:bCs w:val="0"/>
                <w:i w:val="0"/>
                <w:iCs w:val="0"/>
                <w:color w:val="595959"/>
              </w:rPr>
              <w:t>.1</w:t>
            </w:r>
          </w:p>
        </w:tc>
        <w:tc>
          <w:tcPr>
            <w:tcW w:w="8080" w:type="dxa"/>
            <w:tcBorders>
              <w:top w:val="single" w:sz="4" w:space="0" w:color="595959"/>
              <w:bottom w:val="single" w:sz="4" w:space="0" w:color="595959"/>
            </w:tcBorders>
          </w:tcPr>
          <w:p w14:paraId="235E511E" w14:textId="77777777" w:rsidR="00844815" w:rsidRPr="00844815"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ESG issues</w:t>
            </w:r>
          </w:p>
          <w:p w14:paraId="5B499FA1" w14:textId="683EE056" w:rsidR="00844815" w:rsidRPr="00AA5CF0"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Refer to the definitions for ESG issues in the </w:t>
            </w:r>
            <w:hyperlink r:id="rId51" w:history="1">
              <w:r w:rsidRPr="00625760">
                <w:rPr>
                  <w:rStyle w:val="Hyperlink"/>
                  <w:rFonts w:cs="Arial"/>
                  <w:szCs w:val="18"/>
                </w:rPr>
                <w:t>Main definitions</w:t>
              </w:r>
            </w:hyperlink>
            <w:r w:rsidRPr="00AA5CF0">
              <w:rPr>
                <w:szCs w:val="18"/>
              </w:rPr>
              <w:t xml:space="preserve"> document.  </w:t>
            </w:r>
          </w:p>
          <w:p w14:paraId="055BCAC6" w14:textId="77777777" w:rsidR="00844815" w:rsidRPr="00844815"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Types of properties affected</w:t>
            </w:r>
          </w:p>
          <w:p w14:paraId="4E56C1CD" w14:textId="77777777" w:rsidR="00844815" w:rsidRPr="00AA5CF0"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For example: industrial estates, retail, office, residential, leisure/hotel, etc.</w:t>
            </w:r>
          </w:p>
          <w:p w14:paraId="1AE4E133" w14:textId="77777777" w:rsidR="00844815" w:rsidRPr="00844815"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Impact (or potential impact) on the investment</w:t>
            </w:r>
          </w:p>
          <w:p w14:paraId="4B2F93E2" w14:textId="77777777" w:rsidR="00844815" w:rsidRPr="00AA5CF0" w:rsidRDefault="00A3472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844815" w:rsidRPr="00AA5CF0">
              <w:rPr>
                <w:szCs w:val="18"/>
              </w:rPr>
              <w:t>he financial, reputational and/or ESG/sustainability-related impact (or potential impact); and,</w:t>
            </w:r>
            <w:r w:rsidR="00625760">
              <w:rPr>
                <w:szCs w:val="18"/>
              </w:rPr>
              <w:t xml:space="preserve"> </w:t>
            </w:r>
            <w:r w:rsidR="00844815" w:rsidRPr="00AA5CF0">
              <w:rPr>
                <w:szCs w:val="18"/>
              </w:rPr>
              <w:t>at what stage in the investment process the ESG issues were identified (e.g. initial screening, due diligence, decision or investment monitoring)</w:t>
            </w:r>
          </w:p>
          <w:p w14:paraId="6A326FDE" w14:textId="77777777" w:rsidR="00844815" w:rsidRPr="00844815"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Activities undertaken to influence the investment and the outcomes</w:t>
            </w:r>
          </w:p>
          <w:p w14:paraId="22DD81B9" w14:textId="77777777" w:rsidR="00844815" w:rsidRPr="00844815"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Here you can describe your, and/or your property managers, monitoring activities and the impact of your occupier and/or community engagements.</w:t>
            </w:r>
            <w:r w:rsidRPr="00844815">
              <w:rPr>
                <w:szCs w:val="18"/>
              </w:rPr>
              <w:t xml:space="preserve"> </w:t>
            </w:r>
          </w:p>
          <w:p w14:paraId="34C2DFB6" w14:textId="77777777" w:rsidR="00965D89" w:rsidRPr="00567D67"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A5CF0">
              <w:rPr>
                <w:szCs w:val="18"/>
              </w:rPr>
              <w:t>The number of examples you provide will inevitably depend on exactly how you incorporate ESG issues into your investment processes. Organisations are encouraged to provide at least three, and up to five, examples. As far as practicable, these examples should be your most material examples of how ESG issues are incorporated.</w:t>
            </w:r>
          </w:p>
        </w:tc>
      </w:tr>
    </w:tbl>
    <w:p w14:paraId="5D987489" w14:textId="699ECF22" w:rsidR="007347C5" w:rsidRDefault="007347C5" w:rsidP="002F79D3">
      <w:pPr>
        <w:pStyle w:val="NoSpacing"/>
      </w:pPr>
    </w:p>
    <w:p w14:paraId="0C7D4770" w14:textId="77777777" w:rsidR="007347C5" w:rsidRDefault="007347C5">
      <w:pPr>
        <w:widowControl/>
        <w:autoSpaceDE/>
        <w:autoSpaceDN/>
        <w:adjustRightInd/>
        <w:spacing w:before="0" w:after="0" w:line="240" w:lineRule="auto"/>
        <w:rPr>
          <w:rFonts w:ascii="Calibri" w:eastAsia="Times New Roman" w:hAnsi="Calibri" w:cs="Times New Roman"/>
          <w:sz w:val="24"/>
          <w:szCs w:val="24"/>
        </w:rPr>
      </w:pPr>
      <w:r>
        <w:br w:type="page"/>
      </w:r>
    </w:p>
    <w:p w14:paraId="59173025" w14:textId="77777777" w:rsidR="00B816EC" w:rsidRDefault="00B816EC" w:rsidP="002F79D3">
      <w:pPr>
        <w:pStyle w:val="NoSpacing"/>
      </w:pPr>
    </w:p>
    <w:tbl>
      <w:tblPr>
        <w:tblStyle w:val="SubSectionIndicatorTableVOLUNTARY"/>
        <w:tblW w:w="9214" w:type="dxa"/>
        <w:tblInd w:w="5" w:type="dxa"/>
        <w:tblLook w:val="04A0" w:firstRow="1" w:lastRow="0" w:firstColumn="1" w:lastColumn="0" w:noHBand="0" w:noVBand="1"/>
      </w:tblPr>
      <w:tblGrid>
        <w:gridCol w:w="1560"/>
        <w:gridCol w:w="1984"/>
        <w:gridCol w:w="2552"/>
        <w:gridCol w:w="3118"/>
      </w:tblGrid>
      <w:tr w:rsidR="00B816EC" w:rsidRPr="00842499" w14:paraId="6EBACAA7" w14:textId="77777777" w:rsidTr="005E3C84">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sz="4" w:space="0" w:color="595959" w:themeColor="text1" w:themeTint="A6"/>
              <w:bottom w:val="nil"/>
              <w:right w:val="single" w:sz="4" w:space="0" w:color="595959" w:themeColor="text1" w:themeTint="A6"/>
            </w:tcBorders>
            <w:shd w:val="clear" w:color="auto" w:fill="A6A6A6" w:themeFill="background1" w:themeFillShade="A6"/>
          </w:tcPr>
          <w:p w14:paraId="232E4D98" w14:textId="77777777" w:rsidR="00B816EC" w:rsidRPr="00842499" w:rsidRDefault="00B816EC" w:rsidP="00C70D64">
            <w:pPr>
              <w:spacing w:after="0" w:line="240" w:lineRule="auto"/>
              <w:rPr>
                <w:b/>
              </w:rPr>
            </w:pPr>
            <w:r>
              <w:rPr>
                <w:b/>
              </w:rPr>
              <w:t>EXAMPLES</w:t>
            </w:r>
          </w:p>
        </w:tc>
      </w:tr>
      <w:tr w:rsidR="00B816EC" w:rsidRPr="00842499" w14:paraId="4E197079" w14:textId="77777777" w:rsidTr="002F79D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2DC58AE3" w14:textId="77777777" w:rsidR="00B816EC" w:rsidRPr="005E3C84" w:rsidRDefault="00B816EC" w:rsidP="00B816EC">
            <w:pPr>
              <w:pStyle w:val="INDICATORTEXT"/>
              <w:rPr>
                <w:b/>
                <w:szCs w:val="18"/>
              </w:rPr>
            </w:pPr>
            <w:r w:rsidRPr="005E3C84">
              <w:rPr>
                <w:b/>
                <w:szCs w:val="18"/>
              </w:rPr>
              <w:t>ESG issues</w:t>
            </w:r>
          </w:p>
        </w:tc>
        <w:tc>
          <w:tcPr>
            <w:tcW w:w="19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043F10D1" w14:textId="77777777" w:rsidR="00B816EC" w:rsidRPr="005E3C84"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5E3C84">
              <w:rPr>
                <w:b/>
                <w:szCs w:val="18"/>
              </w:rPr>
              <w:t>Types of properties affected</w:t>
            </w:r>
          </w:p>
        </w:tc>
        <w:tc>
          <w:tcPr>
            <w:tcW w:w="255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05912E0B" w14:textId="77777777" w:rsidR="00B816EC" w:rsidRPr="005E3C84"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5E3C84">
              <w:rPr>
                <w:b/>
                <w:szCs w:val="18"/>
              </w:rPr>
              <w:t>Impact (or potential impact) on the investment</w:t>
            </w:r>
          </w:p>
        </w:tc>
        <w:tc>
          <w:tcPr>
            <w:tcW w:w="311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F2F2F2" w:themeFill="background1" w:themeFillShade="F2"/>
          </w:tcPr>
          <w:p w14:paraId="4E7A5CF7" w14:textId="77777777" w:rsidR="00B816EC" w:rsidRPr="005E3C84"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5E3C84">
              <w:rPr>
                <w:b/>
                <w:szCs w:val="18"/>
              </w:rPr>
              <w:t>Activities undertaken to influence the investment and its response</w:t>
            </w:r>
          </w:p>
        </w:tc>
      </w:tr>
      <w:tr w:rsidR="00B816EC" w:rsidRPr="00680D45" w14:paraId="5FF4F620" w14:textId="77777777" w:rsidTr="002F79D3">
        <w:trPr>
          <w:trHeight w:val="1049"/>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FDC253C" w14:textId="77777777" w:rsidR="00B816EC" w:rsidRPr="00AA5CF0" w:rsidRDefault="00B816EC" w:rsidP="00B816EC">
            <w:pPr>
              <w:pStyle w:val="INDICATORTEXT"/>
              <w:rPr>
                <w:szCs w:val="18"/>
              </w:rPr>
            </w:pPr>
            <w:r w:rsidRPr="00AA5CF0">
              <w:rPr>
                <w:szCs w:val="18"/>
              </w:rPr>
              <w:t>CO2 emissions</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E053F2D" w14:textId="77777777" w:rsidR="00B816EC" w:rsidRPr="00AA5CF0"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Non-commercial property with private tenants</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4129AEC" w14:textId="77777777" w:rsidR="00B816EC" w:rsidRPr="00AA5CF0" w:rsidRDefault="00B816EC"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Financial including cost of refurbishment and future operational cost of the building (e.g. heating and CO2 emissions)</w:t>
            </w:r>
          </w:p>
        </w:tc>
        <w:tc>
          <w:tcPr>
            <w:tcW w:w="311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63232845" w14:textId="77777777" w:rsidR="00B816EC" w:rsidRPr="00AA5CF0"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Based on this a decision was made to refurbish with high environmental standards in place</w:t>
            </w:r>
          </w:p>
        </w:tc>
      </w:tr>
      <w:tr w:rsidR="00B816EC" w:rsidRPr="00680D45" w14:paraId="769D4F9C" w14:textId="77777777" w:rsidTr="002F79D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281E52B4" w14:textId="77777777" w:rsidR="00B816EC" w:rsidRPr="00AA5CF0" w:rsidRDefault="00B816EC" w:rsidP="00B816EC">
            <w:pPr>
              <w:pStyle w:val="INDICATORTEXT"/>
              <w:rPr>
                <w:szCs w:val="18"/>
              </w:rPr>
            </w:pPr>
            <w:r w:rsidRPr="00AA5CF0">
              <w:rPr>
                <w:szCs w:val="18"/>
              </w:rPr>
              <w:t>Flood risk</w:t>
            </w:r>
          </w:p>
        </w:tc>
        <w:tc>
          <w:tcPr>
            <w:tcW w:w="1984"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C35B7E2" w14:textId="77777777" w:rsidR="00B816EC" w:rsidRPr="00AA5CF0"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szCs w:val="18"/>
              </w:rPr>
            </w:pPr>
            <w:r w:rsidRPr="00AA5CF0">
              <w:rPr>
                <w:szCs w:val="18"/>
              </w:rPr>
              <w:t>Any type located in defined flood areas, more acute for those reliant on regular supply of goods</w:t>
            </w:r>
          </w:p>
        </w:tc>
        <w:tc>
          <w:tcPr>
            <w:tcW w:w="2552"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2526D1D1" w14:textId="77777777" w:rsidR="00B816EC" w:rsidRPr="00AA5CF0"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szCs w:val="18"/>
              </w:rPr>
            </w:pPr>
            <w:r w:rsidRPr="00AA5CF0">
              <w:rPr>
                <w:szCs w:val="18"/>
              </w:rPr>
              <w:t>Lower demand as less desirable for occupiers because of potential business interruption, plus threat of future insurability</w:t>
            </w:r>
          </w:p>
        </w:tc>
        <w:tc>
          <w:tcPr>
            <w:tcW w:w="311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5F5F1F54" w14:textId="77777777" w:rsidR="00B816EC" w:rsidRPr="00AA5CF0"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szCs w:val="18"/>
              </w:rPr>
            </w:pPr>
            <w:r w:rsidRPr="00AA5CF0">
              <w:rPr>
                <w:szCs w:val="18"/>
              </w:rPr>
              <w:t>Accuracy of flood risk, liaison with environment agencies, future predictions for location, future plans for flood defences. Decided whether to pursue, pursue with conditions, or withdraw</w:t>
            </w:r>
          </w:p>
        </w:tc>
      </w:tr>
    </w:tbl>
    <w:p w14:paraId="15977A2A" w14:textId="77777777" w:rsidR="00B816EC" w:rsidRDefault="00B816EC"/>
    <w:p w14:paraId="5AB85582" w14:textId="77777777" w:rsidR="00447C63" w:rsidRDefault="00447C63">
      <w:pPr>
        <w:widowControl/>
        <w:autoSpaceDE/>
        <w:autoSpaceDN/>
        <w:adjustRightInd/>
        <w:spacing w:before="0" w:after="0" w:line="240" w:lineRule="auto"/>
        <w:rPr>
          <w:rFonts w:eastAsia="Times New Roman"/>
          <w:b/>
          <w:color w:val="595959"/>
          <w:sz w:val="18"/>
          <w:szCs w:val="18"/>
        </w:rPr>
        <w:sectPr w:rsidR="00447C63" w:rsidSect="00644696">
          <w:headerReference w:type="default" r:id="rId52"/>
          <w:headerReference w:type="first" r:id="rId5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6C623A2" w14:textId="77777777" w:rsidTr="005D3A75">
        <w:trPr>
          <w:cnfStyle w:val="100000000000" w:firstRow="1" w:lastRow="0" w:firstColumn="0" w:lastColumn="0" w:oddVBand="0" w:evenVBand="0" w:oddHBand="0" w:evenHBand="0" w:firstRowFirstColumn="0" w:firstRowLastColumn="0" w:lastRowFirstColumn="0" w:lastRowLastColumn="0"/>
        </w:trPr>
        <w:tc>
          <w:tcPr>
            <w:tcW w:w="9129" w:type="dxa"/>
          </w:tcPr>
          <w:p w14:paraId="71BF9A89" w14:textId="77777777" w:rsidR="005D3A75" w:rsidRDefault="005D3A75" w:rsidP="005D3A75">
            <w:pPr>
              <w:widowControl/>
              <w:autoSpaceDE/>
              <w:autoSpaceDN/>
              <w:adjustRightInd/>
              <w:spacing w:after="0" w:line="240" w:lineRule="auto"/>
              <w:rPr>
                <w:rStyle w:val="IntenseEmphasis"/>
                <w:b/>
                <w:bCs w:val="0"/>
                <w:i w:val="0"/>
                <w:iCs w:val="0"/>
              </w:rPr>
            </w:pPr>
            <w:bookmarkStart w:id="18" w:name="_Toc353875871"/>
            <w:r>
              <w:lastRenderedPageBreak/>
              <w:t>SECTION</w:t>
            </w:r>
          </w:p>
        </w:tc>
      </w:tr>
      <w:tr w:rsidR="005D3A75" w14:paraId="0419E975" w14:textId="77777777" w:rsidTr="005D3A75">
        <w:trPr>
          <w:cnfStyle w:val="010000000000" w:firstRow="0" w:lastRow="1" w:firstColumn="0" w:lastColumn="0" w:oddVBand="0" w:evenVBand="0" w:oddHBand="0" w:evenHBand="0" w:firstRowFirstColumn="0" w:firstRowLastColumn="0" w:lastRowFirstColumn="0" w:lastRowLastColumn="0"/>
        </w:trPr>
        <w:tc>
          <w:tcPr>
            <w:tcW w:w="9129" w:type="dxa"/>
          </w:tcPr>
          <w:p w14:paraId="67BCE098" w14:textId="77777777" w:rsidR="005D3A75" w:rsidRPr="00BF74E2" w:rsidRDefault="005D3A75" w:rsidP="005D3A75">
            <w:pPr>
              <w:pStyle w:val="Heading2"/>
              <w:outlineLvl w:val="1"/>
              <w:rPr>
                <w:rStyle w:val="IntenseEmphasis"/>
                <w:i w:val="0"/>
                <w:iCs w:val="0"/>
                <w:color w:val="008CD0"/>
              </w:rPr>
            </w:pPr>
            <w:bookmarkStart w:id="19" w:name="_Toc367891495"/>
            <w:r>
              <w:t>Communication</w:t>
            </w:r>
            <w:bookmarkEnd w:id="19"/>
          </w:p>
        </w:tc>
      </w:tr>
    </w:tbl>
    <w:p w14:paraId="290C56A6" w14:textId="77777777" w:rsidR="005D3A75" w:rsidRDefault="005D3A75" w:rsidP="005D3A75">
      <w:pPr>
        <w:pStyle w:val="INDICATORNUMBER"/>
      </w:pPr>
    </w:p>
    <w:bookmarkEnd w:id="18"/>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14:paraId="6B51282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F0CEADB"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4F572446"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B6A6BC"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7EB83D4"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14:paraId="5D471F2D"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864DFC"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w:t>
            </w:r>
            <w:r w:rsidR="003F243F">
              <w:rPr>
                <w:rStyle w:val="IntenseEmphasis"/>
                <w:i w:val="0"/>
                <w:color w:val="FFFFFF" w:themeColor="background1"/>
              </w:rPr>
              <w:t>R 23</w:t>
            </w:r>
          </w:p>
        </w:tc>
        <w:tc>
          <w:tcPr>
            <w:tcW w:w="3402" w:type="dxa"/>
          </w:tcPr>
          <w:p w14:paraId="5281526E" w14:textId="77777777" w:rsidR="002504D4" w:rsidRPr="00356CDA"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DFBE14B" w14:textId="77777777" w:rsidR="002504D4" w:rsidRPr="00A57E01"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9625354"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27216F01" w14:textId="77777777" w:rsidR="005D3A75" w:rsidRDefault="005D3A75" w:rsidP="0047508C">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14:paraId="084BBFA9" w14:textId="77777777" w:rsidTr="001732B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4BA2317" w14:textId="77777777" w:rsidR="00F35177" w:rsidRPr="00903B63" w:rsidRDefault="00F35177" w:rsidP="009127F2">
            <w:pPr>
              <w:pStyle w:val="SectionIndicatorHeaderText"/>
              <w:spacing w:before="80"/>
              <w:rPr>
                <w:rStyle w:val="IntenseEmphasis"/>
                <w:b w:val="0"/>
                <w:bCs w:val="0"/>
                <w:i w:val="0"/>
                <w:iCs w:val="0"/>
                <w:color w:val="FFFFFF" w:themeColor="background1"/>
                <w:lang w:eastAsia="en-US"/>
              </w:rPr>
            </w:pPr>
            <w:r>
              <w:rPr>
                <w:rStyle w:val="IntenseEmphasis"/>
                <w:i w:val="0"/>
                <w:color w:val="FFFFFF" w:themeColor="background1"/>
              </w:rPr>
              <w:t>P</w:t>
            </w:r>
            <w:r w:rsidR="008F0A39">
              <w:rPr>
                <w:rStyle w:val="IntenseEmphasis"/>
                <w:i w:val="0"/>
                <w:color w:val="FFFFFF" w:themeColor="background1"/>
              </w:rPr>
              <w:t>R 23</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342486CD" w14:textId="77777777" w:rsidR="00F35177" w:rsidRPr="00903B63" w:rsidRDefault="00F35177" w:rsidP="009127F2">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903B63">
              <w:rPr>
                <w:rStyle w:val="IntenseEmphasis"/>
                <w:i w:val="0"/>
                <w:color w:val="FFFFFF" w:themeColor="background1"/>
              </w:rPr>
              <w:t>INDICATOR</w:t>
            </w:r>
          </w:p>
        </w:tc>
      </w:tr>
      <w:tr w:rsidR="00F35177" w14:paraId="74C3B45F"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39FC686" w14:textId="77777777" w:rsidR="00F35177" w:rsidRPr="000D72DF" w:rsidRDefault="008F0A39" w:rsidP="009127F2">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PR 23</w:t>
            </w:r>
            <w:r w:rsidR="00F35177">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3AAA39E4" w14:textId="77777777" w:rsidR="00F35177" w:rsidRPr="008F0A39" w:rsidRDefault="008F0A39">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8F0A39">
              <w:t>I</w:t>
            </w:r>
            <w:r w:rsidRPr="008F0A39">
              <w:rPr>
                <w:bCs/>
              </w:rPr>
              <w:t>ndicate if your organisation proactively discloses ESG information on your property investments.</w:t>
            </w:r>
          </w:p>
        </w:tc>
      </w:tr>
      <w:tr w:rsidR="00F35177" w14:paraId="50028457"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5B06119" w14:textId="77777777" w:rsidR="00F35177" w:rsidRDefault="00F35177" w:rsidP="009127F2">
            <w:pPr>
              <w:widowControl/>
              <w:autoSpaceDE/>
              <w:autoSpaceDN/>
              <w:adjustRightInd/>
              <w:spacing w:before="80" w:after="120" w:line="240" w:lineRule="auto"/>
              <w:rPr>
                <w:rStyle w:val="IntenseEmphasis"/>
                <w:rFonts w:eastAsia="MS PGothic"/>
                <w:b w:val="0"/>
                <w:bCs w:val="0"/>
                <w:i w:val="0"/>
                <w:iCs w:val="0"/>
                <w:lang w:eastAsia="en-US"/>
              </w:rPr>
            </w:pPr>
          </w:p>
        </w:tc>
        <w:tc>
          <w:tcPr>
            <w:tcW w:w="8080" w:type="dxa"/>
            <w:gridSpan w:val="2"/>
            <w:tcBorders>
              <w:top w:val="nil"/>
              <w:bottom w:val="single" w:sz="4" w:space="0" w:color="0070C0"/>
              <w:right w:val="single" w:sz="4" w:space="0" w:color="0070C0"/>
            </w:tcBorders>
          </w:tcPr>
          <w:p w14:paraId="08995F81" w14:textId="77777777" w:rsidR="00F35177" w:rsidRPr="00680D45" w:rsidRDefault="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Disclos</w:t>
            </w:r>
            <w:r>
              <w:t>e</w:t>
            </w:r>
            <w:r w:rsidRPr="00680D45">
              <w:t xml:space="preserve"> publi</w:t>
            </w:r>
            <w:r>
              <w:t>cly</w:t>
            </w:r>
            <w:r w:rsidR="00E417B2">
              <w:t>, provide URL:________________</w:t>
            </w:r>
          </w:p>
          <w:p w14:paraId="7E239B82" w14:textId="77777777" w:rsidR="00F35177" w:rsidRPr="00680D45" w:rsidRDefault="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8F0A39">
              <w:t xml:space="preserve"> Disclose to clients/</w:t>
            </w:r>
            <w:r>
              <w:t>beneficiaries</w:t>
            </w:r>
            <w:r w:rsidRPr="00680D45">
              <w:t xml:space="preserve"> only </w:t>
            </w:r>
          </w:p>
          <w:p w14:paraId="403B28D8" w14:textId="77777777" w:rsidR="00F35177" w:rsidRPr="00680D45" w:rsidRDefault="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 xml:space="preserve">No </w:t>
            </w:r>
            <w:r w:rsidRPr="00A049F9">
              <w:t xml:space="preserve">proactive disclosure </w:t>
            </w:r>
            <w:r>
              <w:t>t</w:t>
            </w:r>
            <w:r w:rsidR="008F0A39">
              <w:t>o the public or to clients</w:t>
            </w:r>
            <w:r>
              <w:t>/beneficiaries</w:t>
            </w:r>
          </w:p>
        </w:tc>
      </w:tr>
      <w:tr w:rsidR="006C15D4" w14:paraId="64AC5004" w14:textId="77777777" w:rsidTr="006C15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D3D7811" w14:textId="77777777" w:rsidR="006C15D4" w:rsidRDefault="006C15D4" w:rsidP="009127F2">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23.2</w:t>
            </w:r>
          </w:p>
        </w:tc>
        <w:tc>
          <w:tcPr>
            <w:tcW w:w="8080" w:type="dxa"/>
            <w:gridSpan w:val="2"/>
            <w:tcBorders>
              <w:top w:val="single" w:sz="4" w:space="0" w:color="0070C0"/>
              <w:right w:val="single" w:sz="4" w:space="0" w:color="0070C0"/>
            </w:tcBorders>
            <w:shd w:val="clear" w:color="auto" w:fill="DAEEF3" w:themeFill="accent5" w:themeFillTint="33"/>
          </w:tcPr>
          <w:p w14:paraId="522109EA" w14:textId="77777777" w:rsidR="006C15D4" w:rsidRPr="006C15D4" w:rsidRDefault="006C15D4">
            <w:pPr>
              <w:pStyle w:val="INDICATORTEXT"/>
              <w:cnfStyle w:val="000000100000" w:firstRow="0" w:lastRow="0" w:firstColumn="0" w:lastColumn="0" w:oddVBand="0" w:evenVBand="0" w:oddHBand="1" w:evenHBand="0" w:firstRowFirstColumn="0" w:firstRowLastColumn="0" w:lastRowFirstColumn="0" w:lastRowLastColumn="0"/>
            </w:pPr>
            <w:r w:rsidRPr="006C15D4">
              <w:t>Indicate if your organisation uses property specific reporting standards to disclose information related to your property investments’ ESG performance</w:t>
            </w:r>
            <w:r>
              <w:t>.</w:t>
            </w:r>
          </w:p>
        </w:tc>
      </w:tr>
      <w:tr w:rsidR="006C15D4" w14:paraId="75BE0F61" w14:textId="77777777" w:rsidTr="006C15D4">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6BD0748D" w14:textId="77777777" w:rsidR="006C15D4" w:rsidRDefault="006C15D4" w:rsidP="009127F2">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549AF5B4" w14:textId="77777777" w:rsidR="006C15D4" w:rsidRPr="006C15D4" w:rsidRDefault="006C15D4">
            <w:pPr>
              <w:pStyle w:val="INDICATORTEXT"/>
              <w:cnfStyle w:val="000000000000" w:firstRow="0" w:lastRow="0" w:firstColumn="0" w:lastColumn="0" w:oddVBand="0" w:evenVBand="0" w:oddHBand="0" w:evenHBand="0" w:firstRowFirstColumn="0" w:firstRowLastColumn="0" w:lastRowFirstColumn="0" w:lastRowLastColumn="0"/>
            </w:pPr>
            <w:r w:rsidRPr="006C15D4">
              <w:sym w:font="Wingdings" w:char="F071"/>
            </w:r>
            <w:r w:rsidRPr="006C15D4">
              <w:t xml:space="preserve"> Global Reporting Initiative (GRI) </w:t>
            </w:r>
            <w:r w:rsidR="00485C17">
              <w:t>Construction &amp; Real Estate Sector Supplement (CRESS)</w:t>
            </w:r>
          </w:p>
          <w:p w14:paraId="48252C36" w14:textId="77777777" w:rsidR="006C15D4" w:rsidRPr="00AA5CF0" w:rsidRDefault="006C15D4">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Oth</w:t>
            </w:r>
            <w:r w:rsidR="002F79D3">
              <w:t>er property reporting standards,</w:t>
            </w:r>
            <w:r w:rsidRPr="00AA5CF0">
              <w:t xml:space="preserve"> specify________</w:t>
            </w:r>
          </w:p>
          <w:p w14:paraId="5DFCBC13" w14:textId="77777777" w:rsidR="006C15D4" w:rsidRPr="00F35177" w:rsidRDefault="006C15D4">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No property specific reporting standards are used</w:t>
            </w:r>
          </w:p>
        </w:tc>
      </w:tr>
      <w:tr w:rsidR="00F35177" w14:paraId="6BD8D9FF" w14:textId="77777777" w:rsidTr="006C15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AA0E132" w14:textId="77777777" w:rsidR="00F35177" w:rsidRDefault="006C15D4" w:rsidP="009127F2">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PR 23</w:t>
            </w:r>
            <w:r w:rsidR="00F35177" w:rsidRPr="00F35177">
              <w:rPr>
                <w:rStyle w:val="IntenseEmphasis"/>
                <w:b/>
                <w:bCs w:val="0"/>
                <w:i w:val="0"/>
                <w:iCs w:val="0"/>
                <w:color w:val="595959"/>
              </w:rPr>
              <w:t>.</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B716CFF" w14:textId="77777777" w:rsidR="00F35177" w:rsidRPr="00805CED" w:rsidRDefault="00805CED">
            <w:pPr>
              <w:pStyle w:val="INDICATORTEXT"/>
              <w:cnfStyle w:val="000000100000" w:firstRow="0" w:lastRow="0" w:firstColumn="0" w:lastColumn="0" w:oddVBand="0" w:evenVBand="0" w:oddHBand="1" w:evenHBand="0" w:firstRowFirstColumn="0" w:firstRowLastColumn="0" w:lastRowFirstColumn="0" w:lastRowLastColumn="0"/>
            </w:pPr>
            <w:r w:rsidRPr="00805CED">
              <w:t>Indicate if the level of ESG information you provide to the public is the same as the level you provide to your clients/beneficiaries</w:t>
            </w:r>
            <w:r w:rsidR="00140290">
              <w:t>.</w:t>
            </w:r>
          </w:p>
        </w:tc>
      </w:tr>
      <w:tr w:rsidR="00F35177" w14:paraId="250D19D3"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27462BC" w14:textId="77777777" w:rsidR="00F35177" w:rsidRDefault="00F35177" w:rsidP="009127F2">
            <w:pPr>
              <w:widowControl/>
              <w:autoSpaceDE/>
              <w:autoSpaceDN/>
              <w:adjustRightInd/>
              <w:spacing w:before="80" w:after="120" w:line="240" w:lineRule="auto"/>
              <w:rPr>
                <w:rStyle w:val="IntenseEmphasis"/>
                <w:rFonts w:eastAsia="MS PGothic"/>
                <w:b w:val="0"/>
                <w:bCs w:val="0"/>
                <w:i w:val="0"/>
                <w:iCs w:val="0"/>
                <w:lang w:eastAsia="en-US"/>
              </w:rPr>
            </w:pPr>
          </w:p>
        </w:tc>
        <w:tc>
          <w:tcPr>
            <w:tcW w:w="3960" w:type="dxa"/>
            <w:tcBorders>
              <w:top w:val="nil"/>
              <w:bottom w:val="single" w:sz="4" w:space="0" w:color="0070C0"/>
              <w:right w:val="single" w:sz="4" w:space="0" w:color="A6A6A6" w:themeColor="background1" w:themeShade="A6"/>
            </w:tcBorders>
          </w:tcPr>
          <w:p w14:paraId="253225F5" w14:textId="77777777" w:rsidR="00F35177" w:rsidRDefault="00F351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363A09C4" w14:textId="77777777" w:rsidR="00F35177" w:rsidRDefault="00F351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F35177" w14:paraId="3EC3B63B"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809724C" w14:textId="77777777" w:rsidR="00F35177" w:rsidRDefault="00C70D64" w:rsidP="009127F2">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23.4</w:t>
            </w:r>
          </w:p>
        </w:tc>
        <w:tc>
          <w:tcPr>
            <w:tcW w:w="8080" w:type="dxa"/>
            <w:gridSpan w:val="2"/>
            <w:tcBorders>
              <w:top w:val="single" w:sz="4" w:space="0" w:color="0070C0"/>
              <w:right w:val="single" w:sz="4" w:space="0" w:color="0070C0"/>
            </w:tcBorders>
            <w:shd w:val="clear" w:color="auto" w:fill="DAEEF3" w:themeFill="accent5" w:themeFillTint="33"/>
          </w:tcPr>
          <w:p w14:paraId="4295060E" w14:textId="4F3125C6" w:rsidR="00F35177" w:rsidRPr="00C70D64" w:rsidRDefault="00C70D64">
            <w:pPr>
              <w:pStyle w:val="INDICATORTEXT"/>
              <w:cnfStyle w:val="000000100000" w:firstRow="0" w:lastRow="0" w:firstColumn="0" w:lastColumn="0" w:oddVBand="0" w:evenVBand="0" w:oddHBand="1" w:evenHBand="0" w:firstRowFirstColumn="0" w:firstRowLastColumn="0" w:lastRowFirstColumn="0" w:lastRowLastColumn="0"/>
            </w:pPr>
            <w:r w:rsidRPr="00C70D64">
              <w:t>Indicate the type of ESG information that your organisation proactively discloses to the public</w:t>
            </w:r>
          </w:p>
        </w:tc>
      </w:tr>
      <w:tr w:rsidR="00DA22C8" w14:paraId="00FCE3B3" w14:textId="77777777" w:rsidTr="009127F2">
        <w:trPr>
          <w:trHeight w:val="106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3E9F839" w14:textId="77777777" w:rsidR="00DA22C8" w:rsidRDefault="00DA22C8" w:rsidP="009127F2">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25542228" w14:textId="77777777" w:rsidR="00DA22C8" w:rsidRPr="00BD77F9" w:rsidRDefault="00DA22C8">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select property investments</w:t>
            </w:r>
          </w:p>
          <w:p w14:paraId="27AF1CDE" w14:textId="77777777" w:rsidR="00DA22C8" w:rsidRPr="00BD77F9" w:rsidRDefault="00DA22C8">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monitor and manage property investments</w:t>
            </w:r>
          </w:p>
          <w:p w14:paraId="03F33D4E" w14:textId="77777777" w:rsidR="00DA22C8" w:rsidRPr="00BD77F9" w:rsidRDefault="00DA22C8">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Information on your property investments’ ESG performance</w:t>
            </w:r>
          </w:p>
          <w:p w14:paraId="5F238117" w14:textId="331BB94D" w:rsidR="00DA22C8" w:rsidRPr="00BD77F9" w:rsidRDefault="00DA22C8">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t xml:space="preserve"> Other,</w:t>
            </w:r>
            <w:r w:rsidRPr="00AA5CF0">
              <w:t xml:space="preserve"> specify_______________</w:t>
            </w:r>
          </w:p>
        </w:tc>
      </w:tr>
      <w:tr w:rsidR="005F01A3" w14:paraId="3B1E4A63" w14:textId="77777777" w:rsidTr="00D5137D">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30E5785" w14:textId="1EBE6FF3" w:rsidR="005F01A3" w:rsidRDefault="005F01A3" w:rsidP="00D5137D">
            <w:pPr>
              <w:pStyle w:val="INDICATORNUMBER"/>
              <w:spacing w:before="80"/>
              <w:rPr>
                <w:rStyle w:val="IntenseEmphasis"/>
                <w:b/>
                <w:bCs w:val="0"/>
                <w:i w:val="0"/>
                <w:iCs w:val="0"/>
                <w:color w:val="595959"/>
              </w:rPr>
            </w:pPr>
            <w:r>
              <w:rPr>
                <w:rStyle w:val="IntenseEmphasis"/>
                <w:b/>
                <w:bCs w:val="0"/>
                <w:i w:val="0"/>
                <w:iCs w:val="0"/>
                <w:color w:val="595959"/>
              </w:rPr>
              <w:t>PR 23.5</w:t>
            </w:r>
          </w:p>
          <w:p w14:paraId="08408494" w14:textId="77777777" w:rsidR="005F01A3" w:rsidRDefault="005F01A3" w:rsidP="00D5137D">
            <w:pPr>
              <w:pStyle w:val="INDICATORNUMBER"/>
              <w:spacing w:before="80"/>
              <w:rPr>
                <w:rStyle w:val="IntenseEmphasis"/>
                <w:b/>
                <w:bCs w:val="0"/>
                <w:i w:val="0"/>
                <w:iCs w:val="0"/>
                <w:color w:val="595959"/>
              </w:rPr>
            </w:pPr>
          </w:p>
        </w:tc>
        <w:tc>
          <w:tcPr>
            <w:tcW w:w="8080" w:type="dxa"/>
            <w:gridSpan w:val="2"/>
            <w:tcBorders>
              <w:top w:val="nil"/>
              <w:right w:val="single" w:sz="4" w:space="0" w:color="0070C0"/>
            </w:tcBorders>
            <w:shd w:val="clear" w:color="auto" w:fill="DAEEF3"/>
          </w:tcPr>
          <w:p w14:paraId="2E2ACD9A" w14:textId="77777777" w:rsidR="005F01A3" w:rsidRDefault="005F01A3" w:rsidP="00D5137D">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 the public</w:t>
            </w:r>
            <w:r>
              <w:t>.</w:t>
            </w:r>
          </w:p>
        </w:tc>
      </w:tr>
      <w:tr w:rsidR="005F01A3" w14:paraId="0A71A10B" w14:textId="77777777" w:rsidTr="005F01A3">
        <w:trPr>
          <w:trHeight w:val="16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4188FB5" w14:textId="77777777" w:rsidR="005F01A3" w:rsidRDefault="005F01A3" w:rsidP="00D5137D">
            <w:pPr>
              <w:pStyle w:val="INDICATORNUMBER"/>
              <w:spacing w:before="80"/>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D4DE122" w14:textId="77777777" w:rsidR="005F01A3" w:rsidRPr="003B6B2E"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7FC288AD" w14:textId="77777777" w:rsidR="005F01A3" w:rsidRPr="003B6B2E"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Semi annually</w:t>
            </w:r>
          </w:p>
          <w:p w14:paraId="65023EF2" w14:textId="77777777" w:rsidR="005F01A3" w:rsidRPr="003B6B2E"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2235AB8C" w14:textId="77777777" w:rsidR="005F01A3" w:rsidRPr="003B6B2E"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Every two years or less frequently</w:t>
            </w:r>
          </w:p>
          <w:p w14:paraId="0002E757" w14:textId="77777777" w:rsidR="005F01A3" w:rsidRDefault="005F01A3" w:rsidP="00D5137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 specify_____________</w:t>
            </w:r>
          </w:p>
        </w:tc>
      </w:tr>
      <w:tr w:rsidR="00C87AA4" w14:paraId="13C077EA" w14:textId="77777777" w:rsidTr="009127F2">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5CADC9C" w14:textId="64B6C961" w:rsidR="00C87AA4" w:rsidRDefault="00DA22C8" w:rsidP="009127F2">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w:t>
            </w:r>
            <w:r w:rsidR="00074239">
              <w:rPr>
                <w:rStyle w:val="IntenseEmphasis"/>
                <w:b/>
                <w:bCs w:val="0"/>
                <w:i w:val="0"/>
                <w:iCs w:val="0"/>
                <w:color w:val="595959"/>
              </w:rPr>
              <w:t>6</w:t>
            </w:r>
          </w:p>
          <w:p w14:paraId="50315093" w14:textId="4F29E8DA" w:rsidR="00C87AA4" w:rsidRDefault="00C87AA4" w:rsidP="009127F2">
            <w:pPr>
              <w:pStyle w:val="INDICATORNUMBER"/>
              <w:spacing w:before="80"/>
              <w:rPr>
                <w:rStyle w:val="IntenseEmphasis"/>
                <w:b/>
                <w:bCs w:val="0"/>
                <w:i w:val="0"/>
                <w:iCs w:val="0"/>
                <w:color w:val="595959"/>
                <w:lang w:eastAsia="en-US"/>
              </w:rPr>
            </w:pPr>
          </w:p>
        </w:tc>
        <w:tc>
          <w:tcPr>
            <w:tcW w:w="8080" w:type="dxa"/>
            <w:gridSpan w:val="2"/>
            <w:tcBorders>
              <w:top w:val="single" w:sz="4" w:space="0" w:color="0070C0"/>
              <w:right w:val="single" w:sz="4" w:space="0" w:color="0070C0"/>
            </w:tcBorders>
            <w:shd w:val="clear" w:color="auto" w:fill="DAEEF3"/>
          </w:tcPr>
          <w:p w14:paraId="3262CF89" w14:textId="0A2E6DCB" w:rsidR="00C87AA4" w:rsidRPr="00AA5CF0" w:rsidRDefault="00DA22C8">
            <w:pPr>
              <w:pStyle w:val="INDICATORTEXT"/>
              <w:cnfStyle w:val="000000100000" w:firstRow="0" w:lastRow="0" w:firstColumn="0" w:lastColumn="0" w:oddVBand="0" w:evenVBand="0" w:oddHBand="1" w:evenHBand="0" w:firstRowFirstColumn="0" w:firstRowLastColumn="0" w:lastRowFirstColumn="0" w:lastRowLastColumn="0"/>
            </w:pPr>
            <w:r w:rsidRPr="00C70D64">
              <w:t>Indicate the type of ESG information that your organisation proactively discloses to your clients/beneficiaries.</w:t>
            </w:r>
          </w:p>
        </w:tc>
      </w:tr>
      <w:tr w:rsidR="0042768C" w14:paraId="796CE555" w14:textId="77777777" w:rsidTr="00D5137D">
        <w:trPr>
          <w:trHeight w:val="180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0D4E021" w14:textId="2D74BECA" w:rsidR="0042768C" w:rsidRDefault="0042768C" w:rsidP="009127F2">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right w:val="single" w:sz="4" w:space="0" w:color="0070C0"/>
            </w:tcBorders>
            <w:shd w:val="clear" w:color="auto" w:fill="auto"/>
          </w:tcPr>
          <w:p w14:paraId="79B1199E" w14:textId="77777777" w:rsidR="0042768C" w:rsidRPr="00BD77F9" w:rsidRDefault="0042768C">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select property investments</w:t>
            </w:r>
          </w:p>
          <w:p w14:paraId="1A30C095" w14:textId="77777777" w:rsidR="0042768C" w:rsidRPr="00BD77F9" w:rsidRDefault="0042768C">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monitor and manage property investments</w:t>
            </w:r>
          </w:p>
          <w:p w14:paraId="5B58C31C" w14:textId="77777777" w:rsidR="0042768C" w:rsidRPr="00BD77F9" w:rsidRDefault="0042768C">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Information on your property investments’ ESG performance</w:t>
            </w:r>
          </w:p>
          <w:p w14:paraId="67711CDB" w14:textId="4D45B21A" w:rsidR="0042768C" w:rsidRPr="00AA5CF0" w:rsidRDefault="0042768C">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Other</w:t>
            </w:r>
            <w:r>
              <w:t>,</w:t>
            </w:r>
            <w:r w:rsidRPr="00AA5CF0">
              <w:t xml:space="preserve"> specify_______________</w:t>
            </w:r>
          </w:p>
        </w:tc>
      </w:tr>
      <w:tr w:rsidR="005F01A3" w14:paraId="2AE8BB23"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B15FF4E" w14:textId="49A07EBD" w:rsidR="005F01A3" w:rsidRDefault="005F01A3" w:rsidP="009127F2">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lastRenderedPageBreak/>
              <w:t>PR 23.7</w:t>
            </w:r>
          </w:p>
        </w:tc>
        <w:tc>
          <w:tcPr>
            <w:tcW w:w="8080" w:type="dxa"/>
            <w:gridSpan w:val="2"/>
            <w:tcBorders>
              <w:top w:val="single" w:sz="4" w:space="0" w:color="0070C0"/>
              <w:right w:val="single" w:sz="4" w:space="0" w:color="0070C0"/>
            </w:tcBorders>
            <w:shd w:val="clear" w:color="auto" w:fill="DAEEF3" w:themeFill="accent5" w:themeFillTint="33"/>
          </w:tcPr>
          <w:p w14:paraId="7A609AD6" w14:textId="2D2AE23E" w:rsidR="005F01A3" w:rsidRPr="0088056F" w:rsidRDefault="005F01A3">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w:t>
            </w:r>
            <w:r>
              <w:t xml:space="preserve"> your </w:t>
            </w:r>
            <w:r w:rsidRPr="0088056F">
              <w:t>clients/beneficiaries.</w:t>
            </w:r>
          </w:p>
        </w:tc>
      </w:tr>
      <w:tr w:rsidR="005F01A3" w14:paraId="1FEB5848" w14:textId="77777777" w:rsidTr="00D5137D">
        <w:trPr>
          <w:trHeight w:val="173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A5C2638" w14:textId="77777777" w:rsidR="005F01A3" w:rsidRDefault="005F01A3" w:rsidP="009127F2">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4EB053B4" w14:textId="77777777" w:rsidR="005F01A3" w:rsidRPr="003B6B2E" w:rsidRDefault="005F01A3">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5D87F090" w14:textId="77777777" w:rsidR="005F01A3" w:rsidRPr="003B6B2E" w:rsidRDefault="005F01A3">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Semi annually</w:t>
            </w:r>
          </w:p>
          <w:p w14:paraId="4324ABCA" w14:textId="77777777" w:rsidR="005F01A3" w:rsidRPr="003B6B2E" w:rsidRDefault="005F01A3">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70DF384D" w14:textId="77777777" w:rsidR="005F01A3" w:rsidRPr="003B6B2E" w:rsidRDefault="005F01A3">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Every two years or less frequently</w:t>
            </w:r>
          </w:p>
          <w:p w14:paraId="37F9120B" w14:textId="0A988B37" w:rsidR="005F01A3" w:rsidRPr="00A562E2" w:rsidRDefault="005F01A3">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 specify_____________</w:t>
            </w:r>
          </w:p>
        </w:tc>
      </w:tr>
      <w:tr w:rsidR="003B6B2E" w14:paraId="131B5B0B"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F1A6E50" w14:textId="19216B37" w:rsidR="003B6B2E" w:rsidRDefault="0088056F" w:rsidP="009127F2">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w:t>
            </w:r>
            <w:r w:rsidR="00DA22C8">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7C925304" w14:textId="77777777" w:rsidR="003B6B2E" w:rsidRPr="003B6B2E" w:rsidRDefault="003B6B2E">
            <w:pPr>
              <w:pStyle w:val="INDICATORTEXT"/>
              <w:cnfStyle w:val="000000100000" w:firstRow="0" w:lastRow="0" w:firstColumn="0" w:lastColumn="0" w:oddVBand="0" w:evenVBand="0" w:oddHBand="1" w:evenHBand="0" w:firstRowFirstColumn="0" w:firstRowLastColumn="0" w:lastRowFirstColumn="0" w:lastRowLastColumn="0"/>
            </w:pPr>
            <w:r w:rsidRPr="003B6B2E">
              <w:t>Describe the type of ESG information you disclose and how your organisation proactively discloses it to</w:t>
            </w:r>
            <w:r w:rsidR="0088056F">
              <w:t xml:space="preserve"> the public and/or clients</w:t>
            </w:r>
            <w:r w:rsidRPr="003B6B2E">
              <w:t>/beneficiaries.</w:t>
            </w:r>
          </w:p>
          <w:p w14:paraId="3B13E1DE" w14:textId="77777777" w:rsidR="003B6B2E" w:rsidRDefault="003B6B2E">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14:paraId="077153BC"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C40945E" w14:textId="77777777" w:rsidR="003B6B2E" w:rsidRDefault="003B6B2E" w:rsidP="009127F2">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5E3711B0" w14:textId="77777777" w:rsidR="003B6B2E" w:rsidRDefault="003B6B2E">
            <w:pPr>
              <w:pStyle w:val="INDICATORTEXT"/>
              <w:cnfStyle w:val="000000000000" w:firstRow="0" w:lastRow="0" w:firstColumn="0" w:lastColumn="0" w:oddVBand="0" w:evenVBand="0" w:oddHBand="0" w:evenHBand="0" w:firstRowFirstColumn="0" w:firstRowLastColumn="0" w:lastRowFirstColumn="0" w:lastRowLastColumn="0"/>
            </w:pPr>
          </w:p>
        </w:tc>
      </w:tr>
      <w:tr w:rsidR="00CA2DEB" w14:paraId="055160A8"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095DC06" w14:textId="321AD33B" w:rsidR="00CA2DEB" w:rsidRPr="00AE100E" w:rsidRDefault="00CA2DEB" w:rsidP="009127F2">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w:t>
            </w:r>
            <w:r w:rsidR="0088056F">
              <w:rPr>
                <w:rStyle w:val="IntenseEmphasis"/>
                <w:b/>
                <w:bCs w:val="0"/>
                <w:i w:val="0"/>
                <w:iCs w:val="0"/>
                <w:color w:val="595959"/>
              </w:rPr>
              <w:t>R 23.</w:t>
            </w:r>
            <w:r w:rsidR="00DA22C8">
              <w:rPr>
                <w:rStyle w:val="IntenseEmphasis"/>
                <w:b/>
                <w:bCs w:val="0"/>
                <w:i w:val="0"/>
                <w:iCs w:val="0"/>
                <w:color w:val="595959"/>
              </w:rPr>
              <w:t>9</w:t>
            </w:r>
          </w:p>
        </w:tc>
        <w:tc>
          <w:tcPr>
            <w:tcW w:w="8080" w:type="dxa"/>
            <w:gridSpan w:val="2"/>
            <w:tcBorders>
              <w:top w:val="single" w:sz="4" w:space="0" w:color="0070C0"/>
              <w:right w:val="single" w:sz="4" w:space="0" w:color="0070C0"/>
            </w:tcBorders>
            <w:shd w:val="clear" w:color="auto" w:fill="DAEEF3" w:themeFill="accent5" w:themeFillTint="33"/>
          </w:tcPr>
          <w:p w14:paraId="33C72FEA" w14:textId="77777777" w:rsidR="00CA2DEB" w:rsidRPr="001C0916" w:rsidRDefault="00CA2DE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10C9D3A" w14:textId="77777777" w:rsidR="00CA2DEB" w:rsidRPr="005B4C52" w:rsidRDefault="00CA2DEB">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DEB" w14:paraId="41E0D255"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4A1BC3CD" w14:textId="77777777" w:rsidR="00CA2DEB" w:rsidRDefault="00CA2DEB" w:rsidP="009127F2">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sz="4" w:space="0" w:color="0070C0"/>
              <w:right w:val="single" w:sz="4" w:space="0" w:color="0070C0"/>
            </w:tcBorders>
            <w:shd w:val="clear" w:color="auto" w:fill="auto"/>
          </w:tcPr>
          <w:p w14:paraId="3C3758D7" w14:textId="77777777" w:rsidR="00CA2DEB" w:rsidRDefault="00CA2DEB">
            <w:pPr>
              <w:pStyle w:val="INDICATORTEXT"/>
              <w:cnfStyle w:val="000000000000" w:firstRow="0" w:lastRow="0" w:firstColumn="0" w:lastColumn="0" w:oddVBand="0" w:evenVBand="0" w:oddHBand="0" w:evenHBand="0" w:firstRowFirstColumn="0" w:firstRowLastColumn="0" w:lastRowFirstColumn="0" w:lastRowLastColumn="0"/>
            </w:pPr>
          </w:p>
        </w:tc>
      </w:tr>
    </w:tbl>
    <w:p w14:paraId="5C4DEBE7" w14:textId="77777777" w:rsidR="005D3A75" w:rsidRDefault="005D3A75" w:rsidP="00745943">
      <w:pPr>
        <w:pStyle w:val="INDICATORNUMBER"/>
      </w:pPr>
    </w:p>
    <w:tbl>
      <w:tblPr>
        <w:tblStyle w:val="SubSubSectionMISCTableMANDATORY"/>
        <w:tblW w:w="9209" w:type="dxa"/>
        <w:tblInd w:w="5" w:type="dxa"/>
        <w:tblLook w:val="04A0" w:firstRow="1" w:lastRow="0" w:firstColumn="1" w:lastColumn="0" w:noHBand="0" w:noVBand="1"/>
      </w:tblPr>
      <w:tblGrid>
        <w:gridCol w:w="1134"/>
        <w:gridCol w:w="8075"/>
      </w:tblGrid>
      <w:tr w:rsidR="005D3A75" w:rsidRPr="00DC20FA" w14:paraId="7A245EAF" w14:textId="77777777" w:rsidTr="009127F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75E636E" w14:textId="77777777" w:rsidR="005D3A75" w:rsidRPr="00DC20FA" w:rsidRDefault="005D3A75"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B921C2">
              <w:rPr>
                <w:rStyle w:val="IntenseEmphasis"/>
                <w:b w:val="0"/>
                <w:i w:val="0"/>
                <w:color w:val="FFFFFF" w:themeColor="background1"/>
              </w:rPr>
              <w:t>R 23</w:t>
            </w:r>
          </w:p>
        </w:tc>
        <w:tc>
          <w:tcPr>
            <w:tcW w:w="8075" w:type="dxa"/>
          </w:tcPr>
          <w:p w14:paraId="2AD18B1E" w14:textId="77777777" w:rsidR="005D3A75" w:rsidRPr="00DC20FA"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7525D" w:rsidRPr="00D5451C" w14:paraId="44205D8F" w14:textId="77777777" w:rsidTr="009127F2">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12E196A" w14:textId="77777777" w:rsidR="00B7525D" w:rsidRPr="000D72DF" w:rsidRDefault="00B921C2" w:rsidP="005D3A75">
            <w:pPr>
              <w:pStyle w:val="INDICATORNUMBER"/>
              <w:rPr>
                <w:rStyle w:val="IntenseEmphasis"/>
                <w:b/>
                <w:bCs w:val="0"/>
                <w:i w:val="0"/>
                <w:iCs w:val="0"/>
              </w:rPr>
            </w:pPr>
            <w:r>
              <w:rPr>
                <w:rStyle w:val="IntenseEmphasis"/>
                <w:b/>
                <w:bCs w:val="0"/>
                <w:i w:val="0"/>
                <w:iCs w:val="0"/>
                <w:color w:val="595959"/>
              </w:rPr>
              <w:t>PR 23</w:t>
            </w:r>
          </w:p>
        </w:tc>
        <w:tc>
          <w:tcPr>
            <w:tcW w:w="8075" w:type="dxa"/>
            <w:tcBorders>
              <w:bottom w:val="single" w:sz="4" w:space="0" w:color="A6A6A6"/>
            </w:tcBorders>
          </w:tcPr>
          <w:p w14:paraId="503B7F19" w14:textId="77777777" w:rsidR="009D48DC" w:rsidRPr="009127F2" w:rsidRDefault="009D48DC" w:rsidP="009D48DC">
            <w:pPr>
              <w:widowControl/>
              <w:autoSpaceDE/>
              <w:autoSpaceDN/>
              <w:adjustRightInd/>
              <w:spacing w:before="80" w:after="120" w:line="240" w:lineRule="auto"/>
              <w:jc w:val="both"/>
              <w:cnfStyle w:val="000000000000" w:firstRow="0" w:lastRow="0" w:firstColumn="0" w:lastColumn="0" w:oddVBand="0" w:evenVBand="0" w:oddHBand="0" w:evenHBand="0" w:firstRowFirstColumn="0" w:firstRowLastColumn="0" w:lastRowFirstColumn="0" w:lastRowLastColumn="0"/>
              <w:rPr>
                <w:color w:val="595959"/>
                <w:sz w:val="18"/>
              </w:rPr>
            </w:pPr>
            <w:r w:rsidRPr="009127F2">
              <w:rPr>
                <w:color w:val="595959"/>
                <w:sz w:val="18"/>
              </w:rPr>
              <w:t>The purpose of this indicator is to allow signatories to demonstrate how widely they make information about their responsible investment activities available.  Information provided to certain groups – such as pension fund beneficiaries – may in practice be in the public domain.  However, deliberate reporting to the public at large is treated here as a separate category of communication.</w:t>
            </w:r>
          </w:p>
          <w:p w14:paraId="7D0A591C" w14:textId="2C993963" w:rsidR="00525C8C" w:rsidRDefault="009D48DC">
            <w:pPr>
              <w:pStyle w:val="INDICATORTEXT"/>
              <w:jc w:val="both"/>
              <w:cnfStyle w:val="000000000000" w:firstRow="0" w:lastRow="0" w:firstColumn="0" w:lastColumn="0" w:oddVBand="0" w:evenVBand="0" w:oddHBand="0" w:evenHBand="0" w:firstRowFirstColumn="0" w:firstRowLastColumn="0" w:lastRowFirstColumn="0" w:lastRowLastColumn="0"/>
            </w:pPr>
            <w:r w:rsidRPr="009127F2">
              <w:t xml:space="preserve">Proactively means beyond the publication of your responses to the PRI Reporting Framework on the PRI </w:t>
            </w:r>
            <w:proofErr w:type="gramStart"/>
            <w:r w:rsidRPr="009127F2">
              <w:t>we</w:t>
            </w:r>
            <w:bookmarkStart w:id="20" w:name="_GoBack"/>
            <w:bookmarkEnd w:id="20"/>
            <w:r w:rsidRPr="009127F2">
              <w:t>bsite .</w:t>
            </w:r>
            <w:proofErr w:type="gramEnd"/>
            <w:r w:rsidRPr="009127F2">
              <w:t xml:space="preserve"> This can be information on your own website (such as your PRI Reporting Framework responses), annual report, newsletter, etc. which may include the information from the PRI Reporting Framework, in full, a selection or as a link. It may also be information proactively given to clients using any form judged most appropriate.</w:t>
            </w:r>
            <w:r w:rsidR="00525C8C">
              <w:t xml:space="preserve"> </w:t>
            </w:r>
            <w:r w:rsidR="00525C8C" w:rsidRPr="008738F1">
              <w:rPr>
                <w:szCs w:val="18"/>
              </w:rPr>
              <w:t xml:space="preserve">The options in this indicator are complementary to GRESB indicator </w:t>
            </w:r>
            <w:r w:rsidR="00525C8C">
              <w:rPr>
                <w:szCs w:val="18"/>
              </w:rPr>
              <w:t>Q7</w:t>
            </w:r>
            <w:r w:rsidR="00525C8C" w:rsidRPr="008738F1">
              <w:rPr>
                <w:szCs w:val="18"/>
              </w:rPr>
              <w:t xml:space="preserve"> in the ‘</w:t>
            </w:r>
            <w:r w:rsidR="00525C8C">
              <w:rPr>
                <w:szCs w:val="18"/>
              </w:rPr>
              <w:t>Policy &amp; Disclosure’ section of the 2014</w:t>
            </w:r>
            <w:r w:rsidR="00525C8C" w:rsidRPr="008738F1">
              <w:rPr>
                <w:szCs w:val="18"/>
              </w:rPr>
              <w:t xml:space="preserve"> GRESB survey.</w:t>
            </w:r>
          </w:p>
          <w:p w14:paraId="45DBFDD9" w14:textId="5F2DBDD1" w:rsidR="00E84DB8" w:rsidRPr="008C055A" w:rsidRDefault="00E84DB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lang w:eastAsia="en-US"/>
              </w:rPr>
            </w:pPr>
            <w:r>
              <w:t xml:space="preserve">The content of this indicator is identical to the 2013-14 reporting period. The structure has been </w:t>
            </w:r>
            <w:r w:rsidR="003264B6">
              <w:t xml:space="preserve">changed </w:t>
            </w:r>
            <w:r>
              <w:t xml:space="preserve">to </w:t>
            </w:r>
            <w:r w:rsidR="00006729">
              <w:t xml:space="preserve">allow </w:t>
            </w:r>
            <w:r w:rsidR="00C1148D">
              <w:t xml:space="preserve">better </w:t>
            </w:r>
            <w:r w:rsidR="00CB50C8">
              <w:t xml:space="preserve">analysis of the data. </w:t>
            </w:r>
          </w:p>
        </w:tc>
      </w:tr>
      <w:tr w:rsidR="00B921C2" w:rsidRPr="00D5451C" w14:paraId="511E5B6E" w14:textId="77777777" w:rsidTr="009127F2">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99398E7" w14:textId="77777777" w:rsidR="00B921C2" w:rsidRDefault="00B921C2" w:rsidP="005D3A75">
            <w:pPr>
              <w:pStyle w:val="INDICATORNUMBER"/>
              <w:rPr>
                <w:rStyle w:val="IntenseEmphasis"/>
                <w:b/>
                <w:bCs w:val="0"/>
                <w:i w:val="0"/>
                <w:iCs w:val="0"/>
                <w:color w:val="595959"/>
              </w:rPr>
            </w:pPr>
            <w:r>
              <w:rPr>
                <w:rStyle w:val="IntenseEmphasis"/>
                <w:b/>
                <w:bCs w:val="0"/>
                <w:i w:val="0"/>
                <w:iCs w:val="0"/>
                <w:color w:val="595959"/>
              </w:rPr>
              <w:t>PR 23.2</w:t>
            </w:r>
          </w:p>
        </w:tc>
        <w:tc>
          <w:tcPr>
            <w:tcW w:w="8075" w:type="dxa"/>
            <w:tcBorders>
              <w:bottom w:val="single" w:sz="4" w:space="0" w:color="A6A6A6"/>
            </w:tcBorders>
          </w:tcPr>
          <w:p w14:paraId="77352245" w14:textId="77777777" w:rsidR="00B921C2" w:rsidRPr="00B921C2" w:rsidRDefault="00B921C2"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921C2">
              <w:t>This indicator aims to capture reporting using specific property standards, irrespective if these relate to a sub-set of funds or to the organisation as a whole</w:t>
            </w:r>
            <w:r w:rsidR="00485C17">
              <w:t>.</w:t>
            </w:r>
          </w:p>
        </w:tc>
      </w:tr>
      <w:tr w:rsidR="00B921C2" w:rsidRPr="00D5451C" w14:paraId="052821C2" w14:textId="77777777" w:rsidTr="009127F2">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FB182F4" w14:textId="0D3B6029" w:rsidR="00B921C2" w:rsidRDefault="00B921C2" w:rsidP="005D3A75">
            <w:pPr>
              <w:pStyle w:val="INDICATORNUMBER"/>
              <w:rPr>
                <w:rStyle w:val="IntenseEmphasis"/>
                <w:b/>
                <w:bCs w:val="0"/>
                <w:i w:val="0"/>
                <w:iCs w:val="0"/>
                <w:color w:val="595959"/>
              </w:rPr>
            </w:pPr>
            <w:r>
              <w:rPr>
                <w:rStyle w:val="IntenseEmphasis"/>
                <w:b/>
                <w:bCs w:val="0"/>
                <w:i w:val="0"/>
                <w:iCs w:val="0"/>
                <w:color w:val="595959"/>
              </w:rPr>
              <w:t>PR 23.</w:t>
            </w:r>
            <w:r w:rsidR="00315287">
              <w:rPr>
                <w:rStyle w:val="IntenseEmphasis"/>
                <w:b/>
                <w:bCs w:val="0"/>
                <w:i w:val="0"/>
                <w:iCs w:val="0"/>
                <w:color w:val="595959"/>
              </w:rPr>
              <w:t>8</w:t>
            </w:r>
          </w:p>
        </w:tc>
        <w:tc>
          <w:tcPr>
            <w:tcW w:w="8075" w:type="dxa"/>
            <w:tcBorders>
              <w:bottom w:val="single" w:sz="4" w:space="0" w:color="A6A6A6"/>
            </w:tcBorders>
          </w:tcPr>
          <w:p w14:paraId="447C55E4" w14:textId="77777777" w:rsidR="00B921C2" w:rsidRPr="00AA5CF0" w:rsidRDefault="00B921C2" w:rsidP="00B921C2">
            <w:pPr>
              <w:pStyle w:val="INDICATORTEXT"/>
              <w:jc w:val="both"/>
              <w:cnfStyle w:val="000000000000" w:firstRow="0" w:lastRow="0" w:firstColumn="0" w:lastColumn="0" w:oddVBand="0" w:evenVBand="0" w:oddHBand="0" w:evenHBand="0" w:firstRowFirstColumn="0" w:firstRowLastColumn="0" w:lastRowFirstColumn="0" w:lastRowLastColumn="0"/>
            </w:pPr>
            <w:r w:rsidRPr="00B921C2">
              <w:t>This may include a discussion of:</w:t>
            </w:r>
          </w:p>
          <w:p w14:paraId="270FA590" w14:textId="77777777" w:rsidR="00B921C2" w:rsidRPr="00AA5CF0" w:rsidRDefault="00B921C2" w:rsidP="00EB2B13">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rsidRPr="00B921C2">
              <w:t>Whether your disclosure is at the organisational level, fund by fund and/or</w:t>
            </w:r>
            <w:r w:rsidR="00245DAD">
              <w:t xml:space="preserve"> asset level</w:t>
            </w:r>
          </w:p>
          <w:p w14:paraId="60BFA575" w14:textId="77777777" w:rsidR="00B921C2" w:rsidRPr="00B921C2" w:rsidRDefault="00B921C2" w:rsidP="00EB2B13">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rsidRPr="00AA5CF0">
              <w:t>The proportion of property assets covered by ESG reporting stan</w:t>
            </w:r>
            <w:r w:rsidR="009C5020">
              <w:t>dards during the reporting year</w:t>
            </w:r>
          </w:p>
          <w:p w14:paraId="398A7476" w14:textId="77777777" w:rsidR="00B921C2" w:rsidRPr="00B921C2" w:rsidRDefault="00B921C2" w:rsidP="00EB2B13">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rsidRPr="00B921C2">
              <w:t>Any difference in reporting frequency to clients/beneficiaries and the public</w:t>
            </w:r>
          </w:p>
          <w:p w14:paraId="5142375F" w14:textId="77777777" w:rsidR="00B921C2" w:rsidRPr="00AA5CF0" w:rsidRDefault="00B921C2" w:rsidP="00EB2B13">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rsidRPr="00AA5CF0">
              <w:t>Type of disclosure in relation to pre- and post-investment activities and outcomes</w:t>
            </w:r>
          </w:p>
          <w:p w14:paraId="49B2D239" w14:textId="77777777" w:rsidR="00B921C2" w:rsidRPr="00B921C2" w:rsidRDefault="00B921C2" w:rsidP="00EB2B13">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rsidRPr="00B921C2">
              <w:t>The communication channels used to inform clients or the public. Pl</w:t>
            </w:r>
            <w:r w:rsidR="000712F5">
              <w:t>ease provide URL where relevant</w:t>
            </w:r>
          </w:p>
          <w:p w14:paraId="20356615" w14:textId="77777777" w:rsidR="00B921C2" w:rsidRPr="00B921C2" w:rsidRDefault="00B921C2" w:rsidP="008B2C47">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rsidRPr="00AA5CF0">
              <w:t>Any situations where you do not disclose to the public because clients have proactively mandated your organisation not to</w:t>
            </w:r>
          </w:p>
        </w:tc>
      </w:tr>
      <w:tr w:rsidR="00B7525D" w:rsidRPr="00D5451C" w14:paraId="69C40426" w14:textId="77777777" w:rsidTr="009127F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1B4E2D50" w14:textId="77777777" w:rsidR="00B7525D" w:rsidRPr="00D37B0D" w:rsidRDefault="00B7525D" w:rsidP="005D3A75">
            <w:pPr>
              <w:pStyle w:val="INDICATORTEXT"/>
              <w:jc w:val="both"/>
              <w:rPr>
                <w:b/>
              </w:rPr>
            </w:pPr>
            <w:r>
              <w:rPr>
                <w:b/>
              </w:rPr>
              <w:t>LOGIC</w:t>
            </w:r>
          </w:p>
        </w:tc>
      </w:tr>
      <w:tr w:rsidR="00B7525D" w:rsidRPr="00D5451C" w14:paraId="700912C6" w14:textId="77777777" w:rsidTr="009127F2">
        <w:tblPrEx>
          <w:tblLook w:val="06A0" w:firstRow="1" w:lastRow="0" w:firstColumn="1" w:lastColumn="0" w:noHBand="1" w:noVBand="1"/>
        </w:tblPrEx>
        <w:trPr>
          <w:trHeight w:val="7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E56681E" w14:textId="77777777" w:rsidR="00B7525D" w:rsidRPr="00393476" w:rsidRDefault="00C5731A" w:rsidP="00364D63">
            <w:pPr>
              <w:pStyle w:val="INDICATORTEXT"/>
              <w:jc w:val="both"/>
              <w:rPr>
                <w:b/>
              </w:rPr>
            </w:pPr>
            <w:r w:rsidRPr="00393476">
              <w:rPr>
                <w:b/>
              </w:rPr>
              <w:t>PR 23</w:t>
            </w:r>
          </w:p>
        </w:tc>
        <w:tc>
          <w:tcPr>
            <w:tcW w:w="8075" w:type="dxa"/>
            <w:tcBorders>
              <w:top w:val="single" w:sz="4" w:space="0" w:color="A6A6A6"/>
              <w:bottom w:val="single" w:sz="4" w:space="0" w:color="A6A6A6"/>
            </w:tcBorders>
          </w:tcPr>
          <w:p w14:paraId="0CAF3D1F" w14:textId="591CBCC7" w:rsidR="00CD4371" w:rsidRDefault="00CD4371" w:rsidP="009127F2">
            <w:pPr>
              <w:pStyle w:val="INDICATORTEXT"/>
              <w:cnfStyle w:val="000000000000" w:firstRow="0" w:lastRow="0" w:firstColumn="0" w:lastColumn="0" w:oddVBand="0" w:evenVBand="0" w:oddHBand="0" w:evenHBand="0" w:firstRowFirstColumn="0" w:firstRowLastColumn="0" w:lastRowFirstColumn="0" w:lastRowLastColumn="0"/>
            </w:pPr>
            <w:r>
              <w:rPr>
                <w:szCs w:val="18"/>
              </w:rPr>
              <w:t>Within this indicator:</w:t>
            </w:r>
          </w:p>
          <w:p w14:paraId="0FD2BA4F" w14:textId="0CBB0F08" w:rsidR="005A3C21" w:rsidRDefault="005A3C21" w:rsidP="009127F2">
            <w:pPr>
              <w:pStyle w:val="INDICATORTEXT"/>
              <w:numPr>
                <w:ilvl w:val="0"/>
                <w:numId w:val="45"/>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 xml:space="preserve">If you report that your organisation discloses information to your clients/beneficiaries only, indicators [23.2], [23.6] and [23.7] will be applicable. </w:t>
            </w:r>
          </w:p>
          <w:p w14:paraId="47B39C7C" w14:textId="7F3C4BE4" w:rsidR="005A3C21" w:rsidRDefault="005A3C21" w:rsidP="009127F2">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lastRenderedPageBreak/>
              <w:t>If you report that your organisation discloses information to the public, indicators [23.2], [23</w:t>
            </w:r>
            <w:r w:rsidR="00C8110A">
              <w:rPr>
                <w:lang w:eastAsia="en-US"/>
              </w:rPr>
              <w:t>.</w:t>
            </w:r>
            <w:r>
              <w:rPr>
                <w:lang w:eastAsia="en-US"/>
              </w:rPr>
              <w:t xml:space="preserve">3], [23.4] and [23.5] will be applicable. </w:t>
            </w:r>
          </w:p>
          <w:p w14:paraId="5F5E8B20" w14:textId="3E7DD093" w:rsidR="00C90450" w:rsidRPr="008867DB" w:rsidRDefault="005A3C21" w:rsidP="009127F2">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 xml:space="preserve">If you report that the information presented to the public and clients/beneficiaries is different in indicator [23.3], indicators [23.6] and [23.7] will also be applicable, allowing you to describe the differences in approach. </w:t>
            </w:r>
            <w:r w:rsidR="000E3857">
              <w:t xml:space="preserve"> </w:t>
            </w:r>
          </w:p>
        </w:tc>
      </w:tr>
      <w:tr w:rsidR="00B7525D" w:rsidRPr="00D5451C" w14:paraId="4CDC13CA" w14:textId="77777777" w:rsidTr="009127F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0E0CE99" w14:textId="6BD7A47D" w:rsidR="00B7525D" w:rsidRPr="00D37B0D" w:rsidRDefault="00B7525D" w:rsidP="005D3A75">
            <w:pPr>
              <w:pStyle w:val="INDICATORTEXT"/>
              <w:jc w:val="both"/>
              <w:rPr>
                <w:b/>
              </w:rPr>
            </w:pPr>
            <w:r w:rsidRPr="00D37B0D">
              <w:rPr>
                <w:b/>
              </w:rPr>
              <w:lastRenderedPageBreak/>
              <w:t>ASSESSMENT</w:t>
            </w:r>
          </w:p>
        </w:tc>
      </w:tr>
      <w:tr w:rsidR="00B7525D" w:rsidRPr="00D5451C" w14:paraId="6C24285D" w14:textId="77777777" w:rsidTr="009127F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394F88FD" w14:textId="77777777" w:rsidR="00B7525D" w:rsidRDefault="00B7525D" w:rsidP="005D3A75">
            <w:pPr>
              <w:pStyle w:val="INDICATORNUMBER"/>
              <w:rPr>
                <w:rStyle w:val="IntenseEmphasis"/>
                <w:b/>
                <w:bCs w:val="0"/>
                <w:i w:val="0"/>
                <w:iCs w:val="0"/>
                <w:color w:val="595959"/>
              </w:rPr>
            </w:pPr>
            <w:r>
              <w:rPr>
                <w:rStyle w:val="IntenseEmphasis"/>
                <w:b/>
                <w:bCs w:val="0"/>
                <w:i w:val="0"/>
                <w:iCs w:val="0"/>
                <w:color w:val="595959"/>
              </w:rPr>
              <w:t>P</w:t>
            </w:r>
            <w:r w:rsidR="005228D8">
              <w:rPr>
                <w:rStyle w:val="IntenseEmphasis"/>
                <w:b/>
                <w:bCs w:val="0"/>
                <w:i w:val="0"/>
                <w:iCs w:val="0"/>
                <w:color w:val="595959"/>
              </w:rPr>
              <w:t>R 23</w:t>
            </w:r>
          </w:p>
        </w:tc>
        <w:tc>
          <w:tcPr>
            <w:tcW w:w="8075" w:type="dxa"/>
            <w:tcBorders>
              <w:top w:val="single" w:sz="4" w:space="0" w:color="A6A6A6"/>
              <w:bottom w:val="single" w:sz="4" w:space="0" w:color="0070C0"/>
            </w:tcBorders>
          </w:tcPr>
          <w:p w14:paraId="3E1E52E2" w14:textId="77777777" w:rsidR="005228D8" w:rsidRPr="00AA5CF0" w:rsidRDefault="005228D8" w:rsidP="005228D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Six </w:t>
            </w:r>
            <w:r w:rsidRPr="005228D8">
              <w:rPr>
                <w:szCs w:val="18"/>
              </w:rPr>
              <w:sym w:font="Wingdings" w:char="F0AB"/>
            </w:r>
            <w:r w:rsidRPr="005228D8">
              <w:rPr>
                <w:szCs w:val="18"/>
              </w:rPr>
              <w:t xml:space="preserve"> </w:t>
            </w:r>
          </w:p>
          <w:p w14:paraId="636DB586" w14:textId="4B17E23E" w:rsidR="00B7525D" w:rsidRDefault="005228D8">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The assessment of this indicator is based on whether information is disclosed to the public or clients/beneficiaries only</w:t>
            </w:r>
            <w:r w:rsidR="00315287">
              <w:rPr>
                <w:szCs w:val="18"/>
              </w:rPr>
              <w:t xml:space="preserve">, </w:t>
            </w:r>
            <w:r w:rsidRPr="00AA5CF0">
              <w:rPr>
                <w:szCs w:val="18"/>
              </w:rPr>
              <w:t>what information is disclosed and how frequently. The top score can only be achieved if information is being disclosed to the public.</w:t>
            </w:r>
          </w:p>
        </w:tc>
      </w:tr>
    </w:tbl>
    <w:p w14:paraId="004934F7" w14:textId="77777777" w:rsidR="00C715C1" w:rsidRDefault="00C715C1">
      <w:pPr>
        <w:widowControl/>
        <w:autoSpaceDE/>
        <w:autoSpaceDN/>
        <w:adjustRightInd/>
        <w:spacing w:before="0" w:after="0" w:line="240" w:lineRule="auto"/>
        <w:rPr>
          <w:rFonts w:eastAsia="Times New Roman"/>
          <w:b/>
          <w:color w:val="595959"/>
          <w:sz w:val="18"/>
          <w:szCs w:val="18"/>
        </w:rPr>
      </w:pPr>
    </w:p>
    <w:p w14:paraId="708C66C1" w14:textId="77777777" w:rsidR="00447C63" w:rsidRDefault="00447C63">
      <w:pPr>
        <w:widowControl/>
        <w:autoSpaceDE/>
        <w:autoSpaceDN/>
        <w:adjustRightInd/>
        <w:spacing w:before="0" w:after="0" w:line="240" w:lineRule="auto"/>
        <w:rPr>
          <w:rFonts w:eastAsia="Times New Roman"/>
          <w:b/>
          <w:color w:val="595959"/>
          <w:sz w:val="18"/>
          <w:szCs w:val="18"/>
        </w:rPr>
      </w:pPr>
    </w:p>
    <w:sectPr w:rsidR="00447C63" w:rsidSect="00644696">
      <w:headerReference w:type="default" r:id="rId54"/>
      <w:headerReference w:type="first" r:id="rId55"/>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699631" w14:textId="77777777" w:rsidR="00E84069" w:rsidRDefault="00E84069" w:rsidP="00936049">
      <w:r>
        <w:separator/>
      </w:r>
    </w:p>
  </w:endnote>
  <w:endnote w:type="continuationSeparator" w:id="0">
    <w:p w14:paraId="04406E6D" w14:textId="77777777" w:rsidR="00E84069" w:rsidRDefault="00E84069"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88AA94" w14:textId="77777777" w:rsidR="00FC6DBB" w:rsidRDefault="00FC6DBB">
    <w:pPr>
      <w:pStyle w:val="Footer"/>
    </w:pPr>
    <w:r>
      <w:rPr>
        <w:noProof/>
        <w:lang w:eastAsia="en-GB"/>
      </w:rPr>
      <w:drawing>
        <wp:anchor distT="0" distB="0" distL="114300" distR="114300" simplePos="0" relativeHeight="251658240" behindDoc="1" locked="0" layoutInCell="1" allowOverlap="1" wp14:anchorId="4282FF2F" wp14:editId="3E7DF7B0">
          <wp:simplePos x="0" y="0"/>
          <wp:positionH relativeFrom="page">
            <wp:posOffset>14901</wp:posOffset>
          </wp:positionH>
          <wp:positionV relativeFrom="page">
            <wp:posOffset>9851666</wp:posOffset>
          </wp:positionV>
          <wp:extent cx="7546099" cy="874800"/>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09CEDF" w14:textId="77777777" w:rsidR="00FC6DBB" w:rsidRPr="0098553C" w:rsidRDefault="00FC6DBB" w:rsidP="00070A83">
    <w:pPr>
      <w:pStyle w:val="Footer"/>
      <w:framePr w:w="11854" w:wrap="around" w:vAnchor="text" w:hAnchor="page" w:x="59" w:y="56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71C5E">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4C43CD6D" w14:textId="7A464C95" w:rsidR="00FC6DBB" w:rsidRDefault="008C6A23" w:rsidP="009127F2">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700224" behindDoc="0" locked="0" layoutInCell="1" allowOverlap="1" wp14:anchorId="3328F25E" wp14:editId="24E75F0A">
              <wp:simplePos x="0" y="0"/>
              <wp:positionH relativeFrom="column">
                <wp:posOffset>-532737</wp:posOffset>
              </wp:positionH>
              <wp:positionV relativeFrom="paragraph">
                <wp:posOffset>204029</wp:posOffset>
              </wp:positionV>
              <wp:extent cx="2505075" cy="1404620"/>
              <wp:effectExtent l="0" t="0" r="952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8301DEB"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8F25E" id="_x0000_t202" coordsize="21600,21600" o:spt="202" path="m,l,21600r21600,l21600,xe">
              <v:stroke joinstyle="miter"/>
              <v:path gradientshapeok="t" o:connecttype="rect"/>
            </v:shapetype>
            <v:shape id="Text Box 2" o:spid="_x0000_s1079" type="#_x0000_t202" style="position:absolute;margin-left:-41.95pt;margin-top:16.05pt;width:197.25pt;height:110.6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" stroked="f">
              <v:textbox style="mso-fit-shape-to-text:t">
                <w:txbxContent>
                  <w:p w14:paraId="78301DEB"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FC6DBB" w:rsidRPr="006071C2">
      <w:rPr>
        <w:noProof/>
        <w:lang w:eastAsia="en-GB"/>
      </w:rPr>
      <w:drawing>
        <wp:anchor distT="0" distB="0" distL="114300" distR="114300" simplePos="0" relativeHeight="251662336" behindDoc="1" locked="0" layoutInCell="1" allowOverlap="1" wp14:anchorId="051B2765" wp14:editId="7DC2F76C">
          <wp:simplePos x="0" y="0"/>
          <wp:positionH relativeFrom="page">
            <wp:align>center</wp:align>
          </wp:positionH>
          <wp:positionV relativeFrom="page">
            <wp:align>bottom</wp:align>
          </wp:positionV>
          <wp:extent cx="7560000" cy="1177200"/>
          <wp:effectExtent l="0" t="0" r="3175" b="4445"/>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0A2D11" w14:textId="118FD78C" w:rsidR="008C6A23" w:rsidRDefault="008C6A23" w:rsidP="00164A0C">
    <w:pPr>
      <w:pStyle w:val="Footer"/>
      <w:tabs>
        <w:tab w:val="left" w:pos="4796"/>
      </w:tabs>
      <w:spacing w:before="0" w:after="0"/>
      <w:rPr>
        <w:noProof/>
        <w:lang w:eastAsia="en-GB"/>
      </w:rPr>
    </w:pPr>
    <w:r w:rsidRPr="009E347F">
      <w:rPr>
        <w:noProof/>
        <w:lang w:eastAsia="en-GB"/>
      </w:rPr>
      <w:drawing>
        <wp:anchor distT="0" distB="0" distL="114300" distR="114300" simplePos="0" relativeHeight="251657216" behindDoc="1" locked="0" layoutInCell="1" allowOverlap="1" wp14:anchorId="7311CE32" wp14:editId="650F078F">
          <wp:simplePos x="0" y="0"/>
          <wp:positionH relativeFrom="page">
            <wp:posOffset>4023432</wp:posOffset>
          </wp:positionH>
          <wp:positionV relativeFrom="page">
            <wp:align>bottom</wp:align>
          </wp:positionV>
          <wp:extent cx="7559040" cy="1173480"/>
          <wp:effectExtent l="0" t="0" r="0" b="7620"/>
          <wp:wrapNone/>
          <wp:docPr id="2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4804" r="-54804"/>
                  <a:stretch/>
                </pic:blipFill>
                <pic:spPr bwMode="auto">
                  <a:xfrm>
                    <a:off x="0" y="0"/>
                    <a:ext cx="7559040" cy="1173480"/>
                  </a:xfrm>
                  <a:prstGeom prst="rect">
                    <a:avLst/>
                  </a:prstGeom>
                  <a:noFill/>
                  <a:ln>
                    <a:noFill/>
                  </a:ln>
                  <a:extLst>
                    <a:ext uri="{53640926-AAD7-44D8-BBD7-CCE9431645EC}">
                      <a14:shadowObscured xmlns:a14="http://schemas.microsoft.com/office/drawing/2010/main"/>
                    </a:ext>
                  </a:extLst>
                </pic:spPr>
              </pic:pic>
            </a:graphicData>
          </a:graphic>
        </wp:anchor>
      </w:drawing>
    </w:r>
  </w:p>
  <w:p w14:paraId="3786F497" w14:textId="77777777" w:rsidR="008C6A23" w:rsidRPr="0098553C" w:rsidRDefault="008C6A23" w:rsidP="009127F2">
    <w:pPr>
      <w:pStyle w:val="Footer"/>
      <w:framePr w:w="11856" w:wrap="around" w:vAnchor="text" w:hAnchor="page" w:x="66" w:y="9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71C5E">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21AB6C40" w14:textId="6D9E2266" w:rsidR="00FC6DBB" w:rsidRDefault="008C6A23" w:rsidP="00164A0C">
    <w:pPr>
      <w:pStyle w:val="Footer"/>
      <w:tabs>
        <w:tab w:val="left" w:pos="4796"/>
      </w:tabs>
      <w:spacing w:before="0" w:after="0"/>
    </w:pPr>
    <w:r>
      <w:rPr>
        <w:noProof/>
        <w:lang w:eastAsia="en-GB"/>
      </w:rPr>
      <mc:AlternateContent>
        <mc:Choice Requires="wps">
          <w:drawing>
            <wp:anchor distT="45720" distB="45720" distL="114300" distR="114300" simplePos="0" relativeHeight="251698176" behindDoc="0" locked="0" layoutInCell="1" allowOverlap="1" wp14:anchorId="3A50EF6D" wp14:editId="4B9F9A8D">
              <wp:simplePos x="0" y="0"/>
              <wp:positionH relativeFrom="column">
                <wp:posOffset>-549275</wp:posOffset>
              </wp:positionH>
              <wp:positionV relativeFrom="paragraph">
                <wp:posOffset>160703</wp:posOffset>
              </wp:positionV>
              <wp:extent cx="268732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7320" cy="1404620"/>
                      </a:xfrm>
                      <a:prstGeom prst="rect">
                        <a:avLst/>
                      </a:prstGeom>
                      <a:solidFill>
                        <a:srgbClr val="FFFFFF"/>
                      </a:solidFill>
                      <a:ln w="9525">
                        <a:noFill/>
                        <a:miter lim="800000"/>
                        <a:headEnd/>
                        <a:tailEnd/>
                      </a:ln>
                    </wps:spPr>
                    <wps:txbx>
                      <w:txbxContent>
                        <w:p w14:paraId="5821F8FA"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A50EF6D" id="_x0000_t202" coordsize="21600,21600" o:spt="202" path="m,l,21600r21600,l21600,xe">
              <v:stroke joinstyle="miter"/>
              <v:path gradientshapeok="t" o:connecttype="rect"/>
            </v:shapetype>
            <v:shape id="_x0000_s1080" type="#_x0000_t202" style="position:absolute;margin-left:-43.25pt;margin-top:12.65pt;width:211.6pt;height:110.6pt;z-index:251698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" stroked="f">
              <v:textbox style="mso-fit-shape-to-text:t">
                <w:txbxContent>
                  <w:p w14:paraId="5821F8FA"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48054609"/>
        <w:docPartObj>
          <w:docPartGallery w:val="Page Numbers (Bottom of Page)"/>
          <w:docPartUnique/>
        </w:docPartObj>
      </w:sdtPr>
      <w:sdtEndP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CF8E49" w14:textId="77777777" w:rsidR="00FC6DBB" w:rsidRPr="0098553C" w:rsidRDefault="00FC6DBB"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71C5E">
      <w:rPr>
        <w:rStyle w:val="PageNumber"/>
        <w:rFonts w:ascii="Alright Sans Light" w:hAnsi="Alright Sans Light"/>
        <w:noProof/>
        <w:color w:val="808080"/>
      </w:rPr>
      <w:t>45</w:t>
    </w:r>
    <w:r w:rsidRPr="0098553C">
      <w:rPr>
        <w:rStyle w:val="PageNumber"/>
        <w:rFonts w:ascii="Alright Sans Light" w:hAnsi="Alright Sans Light"/>
        <w:color w:val="808080"/>
      </w:rPr>
      <w:fldChar w:fldCharType="end"/>
    </w:r>
  </w:p>
  <w:p w14:paraId="78FFEA0E" w14:textId="50B65757" w:rsidR="00FC6DBB" w:rsidRDefault="008C6A23" w:rsidP="009127F2">
    <w:pPr>
      <w:pStyle w:val="Footer"/>
      <w:tabs>
        <w:tab w:val="clear" w:pos="4320"/>
        <w:tab w:val="clear" w:pos="8640"/>
        <w:tab w:val="left" w:pos="1878"/>
      </w:tabs>
    </w:pPr>
    <w:r>
      <w:rPr>
        <w:noProof/>
        <w:lang w:eastAsia="en-GB"/>
      </w:rPr>
      <mc:AlternateContent>
        <mc:Choice Requires="wps">
          <w:drawing>
            <wp:anchor distT="45720" distB="45720" distL="114300" distR="114300" simplePos="0" relativeHeight="251702272" behindDoc="0" locked="0" layoutInCell="1" allowOverlap="1" wp14:anchorId="3B7D9C9C" wp14:editId="31FCF7FD">
              <wp:simplePos x="0" y="0"/>
              <wp:positionH relativeFrom="column">
                <wp:posOffset>-581025</wp:posOffset>
              </wp:positionH>
              <wp:positionV relativeFrom="paragraph">
                <wp:posOffset>172720</wp:posOffset>
              </wp:positionV>
              <wp:extent cx="2568575" cy="1404620"/>
              <wp:effectExtent l="0" t="0" r="3175"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8575" cy="1404620"/>
                      </a:xfrm>
                      <a:prstGeom prst="rect">
                        <a:avLst/>
                      </a:prstGeom>
                      <a:solidFill>
                        <a:srgbClr val="FFFFFF"/>
                      </a:solidFill>
                      <a:ln w="9525">
                        <a:noFill/>
                        <a:miter lim="800000"/>
                        <a:headEnd/>
                        <a:tailEnd/>
                      </a:ln>
                    </wps:spPr>
                    <wps:txbx>
                      <w:txbxContent>
                        <w:p w14:paraId="1F6578C5"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B7D9C9C" id="_x0000_t202" coordsize="21600,21600" o:spt="202" path="m,l,21600r21600,l21600,xe">
              <v:stroke joinstyle="miter"/>
              <v:path gradientshapeok="t" o:connecttype="rect"/>
            </v:shapetype>
            <v:shape id="_x0000_s1081" type="#_x0000_t202" style="position:absolute;margin-left:-45.75pt;margin-top:13.6pt;width:202.25pt;height:110.6pt;z-index:2517022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" stroked="f">
              <v:textbox style="mso-fit-shape-to-text:t">
                <w:txbxContent>
                  <w:p w14:paraId="1F6578C5"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FC6DBB" w:rsidRPr="006071C2">
      <w:rPr>
        <w:noProof/>
        <w:lang w:eastAsia="en-GB"/>
      </w:rPr>
      <w:drawing>
        <wp:anchor distT="0" distB="0" distL="114300" distR="114300" simplePos="0" relativeHeight="251670528" behindDoc="1" locked="0" layoutInCell="1" allowOverlap="1" wp14:anchorId="44F218F5" wp14:editId="16B44CE4">
          <wp:simplePos x="0" y="0"/>
          <wp:positionH relativeFrom="page">
            <wp:align>center</wp:align>
          </wp:positionH>
          <wp:positionV relativeFrom="page">
            <wp:align>bottom</wp:align>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C6DBB">
      <w:rPr>
        <w:noProof/>
        <w:lang w:eastAsia="en-GB"/>
      </w:rPr>
      <w:drawing>
        <wp:anchor distT="0" distB="0" distL="114300" distR="114300" simplePos="0" relativeHeight="251669504" behindDoc="1" locked="0" layoutInCell="1" allowOverlap="1" wp14:anchorId="1DF69129" wp14:editId="172B8C91">
          <wp:simplePos x="0" y="0"/>
          <wp:positionH relativeFrom="page">
            <wp:posOffset>0</wp:posOffset>
          </wp:positionH>
          <wp:positionV relativeFrom="bottomMargin">
            <wp:posOffset>-259496</wp:posOffset>
          </wp:positionV>
          <wp:extent cx="7560310" cy="1173677"/>
          <wp:effectExtent l="0" t="0" r="8890" b="0"/>
          <wp:wrapNone/>
          <wp:docPr id="2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57BFA6" w14:textId="77777777" w:rsidR="00FC6DBB" w:rsidRPr="0098553C" w:rsidRDefault="00FC6DBB" w:rsidP="007220B4">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71C5E">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20E92B87" w14:textId="77777777" w:rsidR="00FC6DBB" w:rsidRDefault="00FC6DBB">
    <w:pPr>
      <w:pStyle w:val="Footer"/>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4D920" w14:textId="77777777" w:rsidR="00FC6DBB" w:rsidRPr="0098553C" w:rsidRDefault="00FC6DBB" w:rsidP="007220B4">
    <w:pPr>
      <w:pStyle w:val="Footer"/>
      <w:framePr w:w="11856" w:wrap="around" w:vAnchor="text" w:hAnchor="page"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71C5E">
      <w:rPr>
        <w:rStyle w:val="PageNumber"/>
        <w:rFonts w:ascii="Alright Sans Light" w:hAnsi="Alright Sans Light"/>
        <w:noProof/>
        <w:color w:val="808080"/>
      </w:rPr>
      <w:t>43</w:t>
    </w:r>
    <w:r w:rsidRPr="0098553C">
      <w:rPr>
        <w:rStyle w:val="PageNumber"/>
        <w:rFonts w:ascii="Alright Sans Light" w:hAnsi="Alright Sans Light"/>
        <w:color w:val="808080"/>
      </w:rPr>
      <w:fldChar w:fldCharType="end"/>
    </w:r>
  </w:p>
  <w:p w14:paraId="4BCDF691" w14:textId="666A5F97" w:rsidR="00FC6DBB" w:rsidRDefault="008C6A23">
    <w:pPr>
      <w:pStyle w:val="Footer"/>
      <w:jc w:val="center"/>
    </w:pPr>
    <w:r>
      <w:rPr>
        <w:noProof/>
        <w:lang w:eastAsia="en-GB"/>
      </w:rPr>
      <mc:AlternateContent>
        <mc:Choice Requires="wps">
          <w:drawing>
            <wp:anchor distT="45720" distB="45720" distL="114300" distR="114300" simplePos="0" relativeHeight="251704320" behindDoc="0" locked="0" layoutInCell="1" allowOverlap="1" wp14:anchorId="19E211B4" wp14:editId="2191F2AF">
              <wp:simplePos x="0" y="0"/>
              <wp:positionH relativeFrom="column">
                <wp:posOffset>-628650</wp:posOffset>
              </wp:positionH>
              <wp:positionV relativeFrom="paragraph">
                <wp:posOffset>196215</wp:posOffset>
              </wp:positionV>
              <wp:extent cx="2567940" cy="1404620"/>
              <wp:effectExtent l="0" t="0" r="381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7940" cy="1404620"/>
                      </a:xfrm>
                      <a:prstGeom prst="rect">
                        <a:avLst/>
                      </a:prstGeom>
                      <a:solidFill>
                        <a:srgbClr val="FFFFFF"/>
                      </a:solidFill>
                      <a:ln w="9525">
                        <a:noFill/>
                        <a:miter lim="800000"/>
                        <a:headEnd/>
                        <a:tailEnd/>
                      </a:ln>
                    </wps:spPr>
                    <wps:txbx>
                      <w:txbxContent>
                        <w:p w14:paraId="50C27D66"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E211B4" id="_x0000_t202" coordsize="21600,21600" o:spt="202" path="m,l,21600r21600,l21600,xe">
              <v:stroke joinstyle="miter"/>
              <v:path gradientshapeok="t" o:connecttype="rect"/>
            </v:shapetype>
            <v:shape id="_x0000_s1082" type="#_x0000_t202" style="position:absolute;left:0;text-align:left;margin-left:-49.5pt;margin-top:15.45pt;width:202.2pt;height:110.6pt;z-index:2517043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" stroked="f">
              <v:textbox style="mso-fit-shape-to-text:t">
                <w:txbxContent>
                  <w:p w14:paraId="50C27D66" w14:textId="77777777" w:rsidR="008C6A23" w:rsidRPr="00001008" w:rsidRDefault="008C6A23"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FC6DBB" w:rsidRPr="006071C2">
      <w:rPr>
        <w:noProof/>
        <w:lang w:eastAsia="en-GB"/>
      </w:rPr>
      <w:drawing>
        <wp:anchor distT="0" distB="0" distL="114300" distR="114300" simplePos="0" relativeHeight="251696128" behindDoc="1" locked="0" layoutInCell="1" allowOverlap="1" wp14:anchorId="649216D0" wp14:editId="53821635">
          <wp:simplePos x="0" y="0"/>
          <wp:positionH relativeFrom="page">
            <wp:align>center</wp:align>
          </wp:positionH>
          <wp:positionV relativeFrom="page">
            <wp:align>bottom</wp:align>
          </wp:positionV>
          <wp:extent cx="7560000" cy="1177200"/>
          <wp:effectExtent l="0" t="0" r="3175" b="4445"/>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2FBE01" w14:textId="77777777" w:rsidR="00E84069" w:rsidRDefault="00E84069" w:rsidP="00936049">
      <w:r>
        <w:separator/>
      </w:r>
    </w:p>
  </w:footnote>
  <w:footnote w:type="continuationSeparator" w:id="0">
    <w:p w14:paraId="3216B8FA" w14:textId="77777777" w:rsidR="00E84069" w:rsidRDefault="00E84069"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84F88A" w14:textId="77777777" w:rsidR="00FC6DBB" w:rsidRPr="002D418B" w:rsidRDefault="00FC6DBB" w:rsidP="009E347F">
    <w:pPr>
      <w:pStyle w:val="Header"/>
      <w:rPr>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455F32" w14:textId="77777777" w:rsidR="00FC6DBB" w:rsidRPr="00D62EBD" w:rsidRDefault="00FC6DBB" w:rsidP="00D62EB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C43E7A" w14:textId="77777777" w:rsidR="00FC6DBB" w:rsidRPr="00625760" w:rsidRDefault="00FC6DBB" w:rsidP="0062576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51C0A2" w14:textId="77777777" w:rsidR="00FC6DBB" w:rsidRPr="00AA12C5" w:rsidRDefault="00FC6DBB" w:rsidP="00D62EBD">
    <w:pPr>
      <w:pStyle w:val="Heading1"/>
    </w:pPr>
    <w:r>
      <w:t>Pathways through the module</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38B3D3" w14:textId="77777777" w:rsidR="00FC6DBB" w:rsidRPr="00625760" w:rsidRDefault="00FC6DBB" w:rsidP="00625760">
    <w:pPr>
      <w:pStyle w:val="Header"/>
    </w:pPr>
    <w: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BFD0C7" w14:textId="77777777" w:rsidR="00FC6DBB" w:rsidRPr="00AA12C5" w:rsidRDefault="00FC6DBB" w:rsidP="00AA12C5">
    <w:pPr>
      <w:pStyle w:val="Header"/>
    </w:pPr>
    <w:r>
      <w:t>Overview</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7CFBD6" w14:textId="77777777" w:rsidR="00FC6DBB" w:rsidRPr="00CE3D1A" w:rsidRDefault="00FC6DBB" w:rsidP="005A06D2">
    <w:pPr>
      <w:pStyle w:val="Header"/>
      <w:rPr>
        <w:sz w:val="18"/>
        <w:szCs w:val="18"/>
      </w:rPr>
    </w:pPr>
    <w:r w:rsidRPr="00CE3D1A">
      <w:rPr>
        <w:sz w:val="18"/>
        <w:szCs w:val="18"/>
      </w:rPr>
      <w:t>Fundraising of property funds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76C20" w14:textId="77777777" w:rsidR="00FC6DBB" w:rsidRPr="00CE3D1A" w:rsidRDefault="00FC6DBB" w:rsidP="002762AF">
    <w:pPr>
      <w:pStyle w:val="Header"/>
      <w:rPr>
        <w:sz w:val="18"/>
        <w:szCs w:val="18"/>
      </w:rPr>
    </w:pPr>
    <w:r w:rsidRPr="00CE3D1A">
      <w:rPr>
        <w:sz w:val="18"/>
        <w:szCs w:val="18"/>
      </w:rPr>
      <w:t>Fundraising of property funds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3D8CD5" w14:textId="77777777" w:rsidR="00FC6DBB" w:rsidRPr="00CE3D1A" w:rsidRDefault="00FC6DBB" w:rsidP="00F64690">
    <w:pPr>
      <w:pStyle w:val="Header"/>
      <w:rPr>
        <w:sz w:val="18"/>
        <w:szCs w:val="18"/>
      </w:rPr>
    </w:pPr>
    <w:r w:rsidRPr="00CE3D1A">
      <w:rPr>
        <w:sz w:val="18"/>
        <w:szCs w:val="18"/>
      </w:rPr>
      <w:t>Pre-investment (selection)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B86A3E" w14:textId="77777777" w:rsidR="00FC6DBB" w:rsidRPr="00CE3D1A" w:rsidRDefault="00FC6DBB" w:rsidP="00827697">
    <w:pPr>
      <w:pStyle w:val="Header"/>
      <w:rPr>
        <w:sz w:val="18"/>
        <w:szCs w:val="18"/>
      </w:rPr>
    </w:pPr>
    <w:r w:rsidRPr="00CE3D1A">
      <w:rPr>
        <w:sz w:val="18"/>
        <w:szCs w:val="18"/>
      </w:rPr>
      <w:t>Pre-investment (selection)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5C45FE" w14:textId="77777777" w:rsidR="00FC6DBB" w:rsidRPr="00951B44" w:rsidRDefault="00FC6DBB" w:rsidP="00951B44">
    <w:pPr>
      <w:pStyle w:val="Header"/>
      <w:rPr>
        <w:sz w:val="18"/>
        <w:szCs w:val="18"/>
      </w:rPr>
    </w:pPr>
    <w:r w:rsidRPr="00991382">
      <w:rPr>
        <w:sz w:val="18"/>
        <w:szCs w:val="18"/>
      </w:rPr>
      <w:t>Selection, appointment and monitoring third-party property managers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23413" w14:textId="77777777" w:rsidR="00FC6DBB" w:rsidRPr="00991382" w:rsidRDefault="00FC6DBB" w:rsidP="00991382">
    <w:pPr>
      <w:pStyle w:val="Header"/>
      <w:rPr>
        <w:sz w:val="18"/>
        <w:szCs w:val="18"/>
      </w:rPr>
    </w:pPr>
    <w:r w:rsidRPr="00991382">
      <w:rPr>
        <w:sz w:val="18"/>
        <w:szCs w:val="18"/>
      </w:rPr>
      <w:t>Selection, appointment and monitoring third-party property managers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6F708A" w14:textId="77777777" w:rsidR="00FC6DBB" w:rsidRPr="00B471A9" w:rsidRDefault="00FC6DBB" w:rsidP="00B471A9">
    <w:pPr>
      <w:pStyle w:val="Header"/>
      <w:rPr>
        <w:sz w:val="18"/>
        <w:szCs w:val="18"/>
      </w:rPr>
    </w:pPr>
    <w:r w:rsidRPr="00B471A9">
      <w:rPr>
        <w:sz w:val="18"/>
        <w:szCs w:val="18"/>
      </w:rPr>
      <w:t>Post-investment (monitoring and active ownership)</w:t>
    </w:r>
    <w:r>
      <w:rPr>
        <w:sz w:val="18"/>
        <w:szCs w:val="18"/>
      </w:rPr>
      <w:t>&gt;&gt;Overview</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0034C" w14:textId="77777777" w:rsidR="00FC6DBB" w:rsidRPr="00B471A9" w:rsidRDefault="00FC6DBB" w:rsidP="00B471A9">
    <w:pPr>
      <w:pStyle w:val="Header"/>
      <w:rPr>
        <w:sz w:val="18"/>
        <w:szCs w:val="18"/>
      </w:rPr>
    </w:pPr>
    <w:r w:rsidRPr="00B471A9">
      <w:rPr>
        <w:sz w:val="18"/>
        <w:szCs w:val="18"/>
      </w:rPr>
      <w:t>Post-investment (monitoring and active ownership)</w:t>
    </w:r>
    <w:r>
      <w:rPr>
        <w:sz w:val="18"/>
        <w:szCs w:val="18"/>
      </w:rPr>
      <w:t>&gt;&gt;Overview</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91BB32" w14:textId="77777777" w:rsidR="00FC6DBB" w:rsidRPr="00B471A9" w:rsidRDefault="00FC6DBB"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5714CE">
      <w:rPr>
        <w:sz w:val="18"/>
        <w:szCs w:val="18"/>
      </w:rPr>
      <w:t>Property monitoring and management</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3320ED" w14:textId="77777777" w:rsidR="00FC6DBB" w:rsidRPr="00B471A9" w:rsidRDefault="00FC6DBB" w:rsidP="00B471A9">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5714CE">
      <w:rPr>
        <w:sz w:val="18"/>
        <w:szCs w:val="18"/>
      </w:rPr>
      <w:t>Property monitoring and management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1D1431" w14:textId="77777777" w:rsidR="00FC6DBB" w:rsidRPr="00B471A9" w:rsidRDefault="00FC6DBB"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6D3997">
      <w:rPr>
        <w:sz w:val="18"/>
        <w:szCs w:val="18"/>
      </w:rPr>
      <w:t>Property developments and refurbishments</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E24403" w14:textId="77777777" w:rsidR="00FC6DBB" w:rsidRPr="006D3997" w:rsidRDefault="00FC6DBB" w:rsidP="006D3997">
    <w:pPr>
      <w:pStyle w:val="Header"/>
      <w:rPr>
        <w:sz w:val="18"/>
        <w:szCs w:val="18"/>
      </w:rPr>
    </w:pPr>
    <w:r w:rsidRPr="00B471A9">
      <w:rPr>
        <w:sz w:val="18"/>
        <w:szCs w:val="18"/>
      </w:rPr>
      <w:t>Post-investment (monitoring and active ownership)</w:t>
    </w:r>
    <w:r>
      <w:rPr>
        <w:sz w:val="18"/>
        <w:szCs w:val="18"/>
      </w:rPr>
      <w:t xml:space="preserve">&gt;&gt; </w:t>
    </w:r>
    <w:r w:rsidRPr="006D3997">
      <w:rPr>
        <w:sz w:val="18"/>
        <w:szCs w:val="18"/>
      </w:rPr>
      <w:t>Property developments and refurbishments</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6EFF4" w14:textId="77777777" w:rsidR="00FC6DBB" w:rsidRPr="00B471A9" w:rsidRDefault="00FC6DBB"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Occupier engagement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0B6790" w14:textId="77777777" w:rsidR="00FC6DBB" w:rsidRPr="006D3997" w:rsidRDefault="00FC6DBB" w:rsidP="006D3997">
    <w:pPr>
      <w:pStyle w:val="Header"/>
      <w:rPr>
        <w:sz w:val="18"/>
        <w:szCs w:val="18"/>
      </w:rPr>
    </w:pPr>
    <w:r w:rsidRPr="00B471A9">
      <w:rPr>
        <w:sz w:val="18"/>
        <w:szCs w:val="18"/>
      </w:rPr>
      <w:t>Post-investment (monitoring and active ownership)</w:t>
    </w:r>
    <w:r>
      <w:rPr>
        <w:sz w:val="18"/>
        <w:szCs w:val="18"/>
      </w:rPr>
      <w:t>&gt;&gt; Occupier engagement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E59948" w14:textId="77777777" w:rsidR="00FC6DBB" w:rsidRPr="00B471A9" w:rsidRDefault="00FC6DBB" w:rsidP="00F80AE2">
    <w:pPr>
      <w:pStyle w:val="Header"/>
      <w:rPr>
        <w:sz w:val="18"/>
        <w:szCs w:val="18"/>
      </w:rPr>
    </w:pPr>
    <w:r w:rsidRPr="00B471A9">
      <w:rPr>
        <w:sz w:val="18"/>
        <w:szCs w:val="18"/>
      </w:rPr>
      <w:t>Post-investment (monitoring and active ownership)</w:t>
    </w:r>
    <w:r>
      <w:rPr>
        <w:sz w:val="18"/>
        <w:szCs w:val="18"/>
      </w:rPr>
      <w:t>&gt;&gt;</w:t>
    </w:r>
    <w:r>
      <w:rPr>
        <w:rFonts w:eastAsiaTheme="minorEastAsia"/>
        <w:lang w:eastAsia="en-GB"/>
      </w:rPr>
      <w:t>Community</w:t>
    </w:r>
    <w:r>
      <w:rPr>
        <w:sz w:val="18"/>
        <w:szCs w:val="18"/>
      </w:rPr>
      <w:t xml:space="preserve"> engagement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FCFF9C" w14:textId="77777777" w:rsidR="00FC6DBB" w:rsidRPr="006D3997" w:rsidRDefault="00FC6DBB" w:rsidP="006D3997">
    <w:pPr>
      <w:pStyle w:val="Header"/>
      <w:rPr>
        <w:sz w:val="18"/>
        <w:szCs w:val="18"/>
      </w:rPr>
    </w:pPr>
    <w:r w:rsidRPr="00B471A9">
      <w:rPr>
        <w:sz w:val="18"/>
        <w:szCs w:val="18"/>
      </w:rPr>
      <w:t>Post-investment (monitoring and active ownership)</w:t>
    </w:r>
    <w:r>
      <w:rPr>
        <w:sz w:val="18"/>
        <w:szCs w:val="18"/>
      </w:rPr>
      <w:t>&gt;&gt; Community engagement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6D7306" w14:textId="77777777" w:rsidR="00FC6DBB" w:rsidRPr="00353AE8" w:rsidRDefault="00FC6DBB" w:rsidP="00AE53DD">
    <w:pPr>
      <w:pStyle w:val="Header"/>
      <w:rPr>
        <w:sz w:val="18"/>
        <w:szCs w:val="18"/>
      </w:rPr>
    </w:pPr>
    <w:r>
      <w:rPr>
        <w:sz w:val="18"/>
        <w:szCs w:val="18"/>
      </w:rPr>
      <w:t>Outputs and outcomes</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86D568" w14:textId="77777777" w:rsidR="00FC6DBB" w:rsidRPr="00353AE8" w:rsidRDefault="00FC6DBB" w:rsidP="00C26D49">
    <w:pPr>
      <w:pStyle w:val="Header"/>
      <w:rPr>
        <w:sz w:val="18"/>
        <w:szCs w:val="18"/>
      </w:rPr>
    </w:pPr>
    <w:r>
      <w:rPr>
        <w:sz w:val="18"/>
        <w:szCs w:val="18"/>
      </w:rPr>
      <w:t>Outputs and outcomes</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4745B9" w14:textId="77777777" w:rsidR="00FC6DBB" w:rsidRPr="00353AE8" w:rsidRDefault="00FC6DBB" w:rsidP="00BE6FF0">
    <w:pPr>
      <w:pStyle w:val="Header"/>
      <w:rPr>
        <w:sz w:val="18"/>
        <w:szCs w:val="18"/>
      </w:rPr>
    </w:pPr>
    <w:r>
      <w:rPr>
        <w:sz w:val="18"/>
        <w:szCs w:val="18"/>
      </w:rPr>
      <w:t>Communication</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512DB3" w14:textId="77777777" w:rsidR="00FC6DBB" w:rsidRPr="00353AE8" w:rsidRDefault="00FC6DBB"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95235EA"/>
    <w:multiLevelType w:val="hybridMultilevel"/>
    <w:tmpl w:val="201087B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6">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nsid w:val="0C891934"/>
    <w:multiLevelType w:val="hybridMultilevel"/>
    <w:tmpl w:val="28C43E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nsid w:val="118303DF"/>
    <w:multiLevelType w:val="hybridMultilevel"/>
    <w:tmpl w:val="572A4E4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nsid w:val="12865E7F"/>
    <w:multiLevelType w:val="hybridMultilevel"/>
    <w:tmpl w:val="C0D68D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3072B85"/>
    <w:multiLevelType w:val="hybridMultilevel"/>
    <w:tmpl w:val="9042C54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D626A71"/>
    <w:multiLevelType w:val="hybridMultilevel"/>
    <w:tmpl w:val="3CD4132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nsid w:val="22427697"/>
    <w:multiLevelType w:val="hybridMultilevel"/>
    <w:tmpl w:val="8CA64B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2635AC6"/>
    <w:multiLevelType w:val="hybridMultilevel"/>
    <w:tmpl w:val="3940D6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nsid w:val="24242D12"/>
    <w:multiLevelType w:val="hybridMultilevel"/>
    <w:tmpl w:val="758A9CD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8">
    <w:nsid w:val="282F3EEC"/>
    <w:multiLevelType w:val="hybridMultilevel"/>
    <w:tmpl w:val="5EA68162"/>
    <w:lvl w:ilvl="0" w:tplc="40090001">
      <w:start w:val="1"/>
      <w:numFmt w:val="bullet"/>
      <w:lvlText w:val=""/>
      <w:lvlJc w:val="left"/>
      <w:pPr>
        <w:ind w:left="142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19">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nsid w:val="2C417752"/>
    <w:multiLevelType w:val="hybridMultilevel"/>
    <w:tmpl w:val="7BAC1888"/>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nsid w:val="2DF25589"/>
    <w:multiLevelType w:val="hybridMultilevel"/>
    <w:tmpl w:val="0876070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nsid w:val="2E053528"/>
    <w:multiLevelType w:val="hybridMultilevel"/>
    <w:tmpl w:val="D826E2A6"/>
    <w:lvl w:ilvl="0" w:tplc="40090001">
      <w:start w:val="1"/>
      <w:numFmt w:val="bullet"/>
      <w:lvlText w:val=""/>
      <w:lvlJc w:val="left"/>
      <w:pPr>
        <w:ind w:left="106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nsid w:val="2F4C3355"/>
    <w:multiLevelType w:val="hybridMultilevel"/>
    <w:tmpl w:val="1E42127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6">
    <w:nsid w:val="405D5E2C"/>
    <w:multiLevelType w:val="hybridMultilevel"/>
    <w:tmpl w:val="79A4EEBC"/>
    <w:lvl w:ilvl="0" w:tplc="6264F594">
      <w:start w:val="1"/>
      <w:numFmt w:val="bullet"/>
      <w:lvlText w:val=""/>
      <w:lvlJc w:val="left"/>
      <w:pPr>
        <w:ind w:left="720" w:hanging="360"/>
      </w:pPr>
      <w:rPr>
        <w:rFonts w:ascii="Symbol" w:hAnsi="Symbol" w:hint="default"/>
        <w:color w:val="808080" w:themeColor="background1" w:themeShade="80"/>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3927E39"/>
    <w:multiLevelType w:val="hybridMultilevel"/>
    <w:tmpl w:val="635C587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nsid w:val="469A38B1"/>
    <w:multiLevelType w:val="hybridMultilevel"/>
    <w:tmpl w:val="2688A9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nsid w:val="4FFF31BB"/>
    <w:multiLevelType w:val="hybridMultilevel"/>
    <w:tmpl w:val="0AFE0376"/>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nsid w:val="56402D16"/>
    <w:multiLevelType w:val="hybridMultilevel"/>
    <w:tmpl w:val="A0E05960"/>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3">
    <w:nsid w:val="587D79BB"/>
    <w:multiLevelType w:val="hybridMultilevel"/>
    <w:tmpl w:val="AA4C98C4"/>
    <w:lvl w:ilvl="0" w:tplc="40090001">
      <w:start w:val="1"/>
      <w:numFmt w:val="bullet"/>
      <w:lvlText w:val=""/>
      <w:lvlJc w:val="left"/>
      <w:pPr>
        <w:ind w:left="106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nsid w:val="5A22255C"/>
    <w:multiLevelType w:val="hybridMultilevel"/>
    <w:tmpl w:val="09C2BE3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5">
    <w:nsid w:val="5A9B3119"/>
    <w:multiLevelType w:val="hybridMultilevel"/>
    <w:tmpl w:val="9B22D52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nsid w:val="6B9A31F4"/>
    <w:multiLevelType w:val="hybridMultilevel"/>
    <w:tmpl w:val="79B6C3D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nsid w:val="6F2704AD"/>
    <w:multiLevelType w:val="hybridMultilevel"/>
    <w:tmpl w:val="1004D96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nsid w:val="73100C63"/>
    <w:multiLevelType w:val="hybridMultilevel"/>
    <w:tmpl w:val="A5F425D6"/>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1">
    <w:nsid w:val="76C70C16"/>
    <w:multiLevelType w:val="hybridMultilevel"/>
    <w:tmpl w:val="8D7A1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3">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4">
    <w:nsid w:val="7CE700D5"/>
    <w:multiLevelType w:val="hybridMultilevel"/>
    <w:tmpl w:val="1480C09C"/>
    <w:lvl w:ilvl="0" w:tplc="40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7"/>
  </w:num>
  <w:num w:numId="2">
    <w:abstractNumId w:val="4"/>
  </w:num>
  <w:num w:numId="3">
    <w:abstractNumId w:val="3"/>
  </w:num>
  <w:num w:numId="4">
    <w:abstractNumId w:val="2"/>
  </w:num>
  <w:num w:numId="5">
    <w:abstractNumId w:val="1"/>
  </w:num>
  <w:num w:numId="6">
    <w:abstractNumId w:val="0"/>
  </w:num>
  <w:num w:numId="7">
    <w:abstractNumId w:val="6"/>
  </w:num>
  <w:num w:numId="8">
    <w:abstractNumId w:val="37"/>
  </w:num>
  <w:num w:numId="9">
    <w:abstractNumId w:val="9"/>
  </w:num>
  <w:num w:numId="10">
    <w:abstractNumId w:val="10"/>
  </w:num>
  <w:num w:numId="11">
    <w:abstractNumId w:val="31"/>
  </w:num>
  <w:num w:numId="12">
    <w:abstractNumId w:val="15"/>
  </w:num>
  <w:num w:numId="13">
    <w:abstractNumId w:val="29"/>
  </w:num>
  <w:num w:numId="14">
    <w:abstractNumId w:val="27"/>
  </w:num>
  <w:num w:numId="15">
    <w:abstractNumId w:val="16"/>
  </w:num>
  <w:num w:numId="16">
    <w:abstractNumId w:val="7"/>
  </w:num>
  <w:num w:numId="17">
    <w:abstractNumId w:val="21"/>
  </w:num>
  <w:num w:numId="18">
    <w:abstractNumId w:val="13"/>
  </w:num>
  <w:num w:numId="19">
    <w:abstractNumId w:val="23"/>
  </w:num>
  <w:num w:numId="20">
    <w:abstractNumId w:val="38"/>
  </w:num>
  <w:num w:numId="21">
    <w:abstractNumId w:val="39"/>
  </w:num>
  <w:num w:numId="22">
    <w:abstractNumId w:val="30"/>
  </w:num>
  <w:num w:numId="23">
    <w:abstractNumId w:val="19"/>
  </w:num>
  <w:num w:numId="24">
    <w:abstractNumId w:val="36"/>
  </w:num>
  <w:num w:numId="25">
    <w:abstractNumId w:val="8"/>
  </w:num>
  <w:num w:numId="26">
    <w:abstractNumId w:val="43"/>
  </w:num>
  <w:num w:numId="27">
    <w:abstractNumId w:val="17"/>
  </w:num>
  <w:num w:numId="28">
    <w:abstractNumId w:val="28"/>
  </w:num>
  <w:num w:numId="29">
    <w:abstractNumId w:val="35"/>
  </w:num>
  <w:num w:numId="30">
    <w:abstractNumId w:val="41"/>
  </w:num>
  <w:num w:numId="31">
    <w:abstractNumId w:val="14"/>
  </w:num>
  <w:num w:numId="32">
    <w:abstractNumId w:val="40"/>
  </w:num>
  <w:num w:numId="33">
    <w:abstractNumId w:val="20"/>
  </w:num>
  <w:num w:numId="34">
    <w:abstractNumId w:val="32"/>
  </w:num>
  <w:num w:numId="35">
    <w:abstractNumId w:val="18"/>
  </w:num>
  <w:num w:numId="36">
    <w:abstractNumId w:val="44"/>
  </w:num>
  <w:num w:numId="37">
    <w:abstractNumId w:val="22"/>
  </w:num>
  <w:num w:numId="38">
    <w:abstractNumId w:val="11"/>
  </w:num>
  <w:num w:numId="39">
    <w:abstractNumId w:val="34"/>
  </w:num>
  <w:num w:numId="40">
    <w:abstractNumId w:val="33"/>
  </w:num>
  <w:num w:numId="41">
    <w:abstractNumId w:val="24"/>
  </w:num>
  <w:num w:numId="42">
    <w:abstractNumId w:val="25"/>
  </w:num>
  <w:num w:numId="43">
    <w:abstractNumId w:val="5"/>
  </w:num>
  <w:num w:numId="44">
    <w:abstractNumId w:val="42"/>
  </w:num>
  <w:num w:numId="45">
    <w:abstractNumId w:val="12"/>
  </w:num>
  <w:num w:numId="46">
    <w:abstractNumId w:val="17"/>
  </w:num>
  <w:num w:numId="47">
    <w:abstractNumId w:val="26"/>
  </w:num>
  <w:num w:numId="48">
    <w:abstractNumId w:val="17"/>
  </w:num>
  <w:num w:numId="49">
    <w:abstractNumId w:val="1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439"/>
    <w:rsid w:val="00000645"/>
    <w:rsid w:val="00001885"/>
    <w:rsid w:val="00002EBF"/>
    <w:rsid w:val="00003B4D"/>
    <w:rsid w:val="00004AA4"/>
    <w:rsid w:val="00006729"/>
    <w:rsid w:val="00006903"/>
    <w:rsid w:val="0001652E"/>
    <w:rsid w:val="000168CC"/>
    <w:rsid w:val="00023CC7"/>
    <w:rsid w:val="00025B6B"/>
    <w:rsid w:val="00025C39"/>
    <w:rsid w:val="000352CD"/>
    <w:rsid w:val="00037538"/>
    <w:rsid w:val="00041CC4"/>
    <w:rsid w:val="00043170"/>
    <w:rsid w:val="00047EFB"/>
    <w:rsid w:val="00052FFC"/>
    <w:rsid w:val="00054FB7"/>
    <w:rsid w:val="00061825"/>
    <w:rsid w:val="00061ADF"/>
    <w:rsid w:val="0006275B"/>
    <w:rsid w:val="000632B2"/>
    <w:rsid w:val="00065204"/>
    <w:rsid w:val="00065AFF"/>
    <w:rsid w:val="00066FFE"/>
    <w:rsid w:val="00070A83"/>
    <w:rsid w:val="000712F5"/>
    <w:rsid w:val="00073BCA"/>
    <w:rsid w:val="00074239"/>
    <w:rsid w:val="00076A9D"/>
    <w:rsid w:val="00077486"/>
    <w:rsid w:val="00085F37"/>
    <w:rsid w:val="000928CB"/>
    <w:rsid w:val="000936D7"/>
    <w:rsid w:val="0009574D"/>
    <w:rsid w:val="000A10B1"/>
    <w:rsid w:val="000A263B"/>
    <w:rsid w:val="000B033D"/>
    <w:rsid w:val="000B14FE"/>
    <w:rsid w:val="000B5506"/>
    <w:rsid w:val="000C1CF6"/>
    <w:rsid w:val="000D00F7"/>
    <w:rsid w:val="000D22BF"/>
    <w:rsid w:val="000D2CF8"/>
    <w:rsid w:val="000D4652"/>
    <w:rsid w:val="000D47D5"/>
    <w:rsid w:val="000D4DD9"/>
    <w:rsid w:val="000E07BE"/>
    <w:rsid w:val="000E2B33"/>
    <w:rsid w:val="000E3857"/>
    <w:rsid w:val="000F06FE"/>
    <w:rsid w:val="000F2160"/>
    <w:rsid w:val="000F6683"/>
    <w:rsid w:val="0010248B"/>
    <w:rsid w:val="0010301F"/>
    <w:rsid w:val="00103F16"/>
    <w:rsid w:val="0010702A"/>
    <w:rsid w:val="001079C4"/>
    <w:rsid w:val="0011042E"/>
    <w:rsid w:val="0011067F"/>
    <w:rsid w:val="00111C4E"/>
    <w:rsid w:val="00116978"/>
    <w:rsid w:val="00117433"/>
    <w:rsid w:val="0011799F"/>
    <w:rsid w:val="00121C15"/>
    <w:rsid w:val="00121C4C"/>
    <w:rsid w:val="001236C4"/>
    <w:rsid w:val="00123D01"/>
    <w:rsid w:val="0013186A"/>
    <w:rsid w:val="001324FF"/>
    <w:rsid w:val="0013551D"/>
    <w:rsid w:val="00140290"/>
    <w:rsid w:val="00140900"/>
    <w:rsid w:val="00140A62"/>
    <w:rsid w:val="00141367"/>
    <w:rsid w:val="00142F46"/>
    <w:rsid w:val="00143515"/>
    <w:rsid w:val="00151444"/>
    <w:rsid w:val="00151F9C"/>
    <w:rsid w:val="00153870"/>
    <w:rsid w:val="00157AEF"/>
    <w:rsid w:val="00157F51"/>
    <w:rsid w:val="00161E87"/>
    <w:rsid w:val="0016298D"/>
    <w:rsid w:val="00162E63"/>
    <w:rsid w:val="001641BB"/>
    <w:rsid w:val="00164A0C"/>
    <w:rsid w:val="001654AE"/>
    <w:rsid w:val="00171C5E"/>
    <w:rsid w:val="00172A7E"/>
    <w:rsid w:val="001732B5"/>
    <w:rsid w:val="00173CDB"/>
    <w:rsid w:val="00173E36"/>
    <w:rsid w:val="00174140"/>
    <w:rsid w:val="00176377"/>
    <w:rsid w:val="0018429F"/>
    <w:rsid w:val="00185FD5"/>
    <w:rsid w:val="00187F51"/>
    <w:rsid w:val="00191BC1"/>
    <w:rsid w:val="001925A8"/>
    <w:rsid w:val="001942C9"/>
    <w:rsid w:val="00194B50"/>
    <w:rsid w:val="001A0A89"/>
    <w:rsid w:val="001A0CD3"/>
    <w:rsid w:val="001A1990"/>
    <w:rsid w:val="001A1A85"/>
    <w:rsid w:val="001A2D59"/>
    <w:rsid w:val="001A34A0"/>
    <w:rsid w:val="001A3E7B"/>
    <w:rsid w:val="001A4617"/>
    <w:rsid w:val="001A5AF7"/>
    <w:rsid w:val="001B259B"/>
    <w:rsid w:val="001B2FF8"/>
    <w:rsid w:val="001B30B5"/>
    <w:rsid w:val="001B485E"/>
    <w:rsid w:val="001B603A"/>
    <w:rsid w:val="001B70E3"/>
    <w:rsid w:val="001B7937"/>
    <w:rsid w:val="001C0916"/>
    <w:rsid w:val="001C1A4D"/>
    <w:rsid w:val="001C1EEB"/>
    <w:rsid w:val="001C1F27"/>
    <w:rsid w:val="001C2D46"/>
    <w:rsid w:val="001C2FC7"/>
    <w:rsid w:val="001C50D0"/>
    <w:rsid w:val="001C7EAD"/>
    <w:rsid w:val="001D215A"/>
    <w:rsid w:val="001D2664"/>
    <w:rsid w:val="001D3290"/>
    <w:rsid w:val="001D740E"/>
    <w:rsid w:val="001E1802"/>
    <w:rsid w:val="001F414E"/>
    <w:rsid w:val="001F4ECD"/>
    <w:rsid w:val="001F64AF"/>
    <w:rsid w:val="001F6A69"/>
    <w:rsid w:val="00201700"/>
    <w:rsid w:val="00204A57"/>
    <w:rsid w:val="002057D9"/>
    <w:rsid w:val="002069BF"/>
    <w:rsid w:val="00207DA9"/>
    <w:rsid w:val="00213767"/>
    <w:rsid w:val="002148BA"/>
    <w:rsid w:val="00221E59"/>
    <w:rsid w:val="00222233"/>
    <w:rsid w:val="00223B73"/>
    <w:rsid w:val="002245CC"/>
    <w:rsid w:val="002335F4"/>
    <w:rsid w:val="00235D0C"/>
    <w:rsid w:val="00237953"/>
    <w:rsid w:val="0024000C"/>
    <w:rsid w:val="00241091"/>
    <w:rsid w:val="00241959"/>
    <w:rsid w:val="00243B0B"/>
    <w:rsid w:val="00245DAD"/>
    <w:rsid w:val="00247554"/>
    <w:rsid w:val="00247AEB"/>
    <w:rsid w:val="002504D4"/>
    <w:rsid w:val="00265CEA"/>
    <w:rsid w:val="0026744B"/>
    <w:rsid w:val="0027046E"/>
    <w:rsid w:val="00272B74"/>
    <w:rsid w:val="002753BA"/>
    <w:rsid w:val="002762AF"/>
    <w:rsid w:val="002802B4"/>
    <w:rsid w:val="00283CEE"/>
    <w:rsid w:val="0028479D"/>
    <w:rsid w:val="00284D22"/>
    <w:rsid w:val="002951AC"/>
    <w:rsid w:val="002975B6"/>
    <w:rsid w:val="002A54EE"/>
    <w:rsid w:val="002B1C85"/>
    <w:rsid w:val="002B1D5B"/>
    <w:rsid w:val="002B32C8"/>
    <w:rsid w:val="002C229E"/>
    <w:rsid w:val="002C383D"/>
    <w:rsid w:val="002C4CE0"/>
    <w:rsid w:val="002C61C3"/>
    <w:rsid w:val="002C7351"/>
    <w:rsid w:val="002D1491"/>
    <w:rsid w:val="002D2187"/>
    <w:rsid w:val="002D418B"/>
    <w:rsid w:val="002E238C"/>
    <w:rsid w:val="002E2A43"/>
    <w:rsid w:val="002F2F5F"/>
    <w:rsid w:val="002F3366"/>
    <w:rsid w:val="002F4514"/>
    <w:rsid w:val="002F4E77"/>
    <w:rsid w:val="002F79D3"/>
    <w:rsid w:val="003006FE"/>
    <w:rsid w:val="00300D0B"/>
    <w:rsid w:val="00300EEC"/>
    <w:rsid w:val="003044D0"/>
    <w:rsid w:val="00304A6F"/>
    <w:rsid w:val="00307DA1"/>
    <w:rsid w:val="0031098B"/>
    <w:rsid w:val="00310C4A"/>
    <w:rsid w:val="0031104C"/>
    <w:rsid w:val="0031137F"/>
    <w:rsid w:val="00312FF9"/>
    <w:rsid w:val="0031452A"/>
    <w:rsid w:val="00315287"/>
    <w:rsid w:val="00316224"/>
    <w:rsid w:val="003177BF"/>
    <w:rsid w:val="00320851"/>
    <w:rsid w:val="0032319F"/>
    <w:rsid w:val="003233B9"/>
    <w:rsid w:val="003264B6"/>
    <w:rsid w:val="00326BEA"/>
    <w:rsid w:val="00326D47"/>
    <w:rsid w:val="00327210"/>
    <w:rsid w:val="00327660"/>
    <w:rsid w:val="00331320"/>
    <w:rsid w:val="00331CD5"/>
    <w:rsid w:val="0033413A"/>
    <w:rsid w:val="0033550C"/>
    <w:rsid w:val="00336256"/>
    <w:rsid w:val="00336652"/>
    <w:rsid w:val="003401A7"/>
    <w:rsid w:val="003450C4"/>
    <w:rsid w:val="00351129"/>
    <w:rsid w:val="003513E0"/>
    <w:rsid w:val="00352BD8"/>
    <w:rsid w:val="003560E7"/>
    <w:rsid w:val="00356CDA"/>
    <w:rsid w:val="003609D9"/>
    <w:rsid w:val="0036201B"/>
    <w:rsid w:val="0036408B"/>
    <w:rsid w:val="003648AA"/>
    <w:rsid w:val="00364D63"/>
    <w:rsid w:val="00364FBD"/>
    <w:rsid w:val="003653E5"/>
    <w:rsid w:val="00366569"/>
    <w:rsid w:val="003677A5"/>
    <w:rsid w:val="003712FF"/>
    <w:rsid w:val="0037319B"/>
    <w:rsid w:val="003754E4"/>
    <w:rsid w:val="003765BB"/>
    <w:rsid w:val="00376D22"/>
    <w:rsid w:val="00381234"/>
    <w:rsid w:val="0038292F"/>
    <w:rsid w:val="0038376B"/>
    <w:rsid w:val="00383DD7"/>
    <w:rsid w:val="00387BB0"/>
    <w:rsid w:val="00390E50"/>
    <w:rsid w:val="00393476"/>
    <w:rsid w:val="0039671F"/>
    <w:rsid w:val="003A1AE6"/>
    <w:rsid w:val="003A2567"/>
    <w:rsid w:val="003A4263"/>
    <w:rsid w:val="003A4346"/>
    <w:rsid w:val="003A5287"/>
    <w:rsid w:val="003A7E15"/>
    <w:rsid w:val="003B4143"/>
    <w:rsid w:val="003B5C38"/>
    <w:rsid w:val="003B6437"/>
    <w:rsid w:val="003B6B2E"/>
    <w:rsid w:val="003B7E08"/>
    <w:rsid w:val="003C158B"/>
    <w:rsid w:val="003C2628"/>
    <w:rsid w:val="003C272E"/>
    <w:rsid w:val="003C2AFD"/>
    <w:rsid w:val="003C3865"/>
    <w:rsid w:val="003D42EA"/>
    <w:rsid w:val="003D4B13"/>
    <w:rsid w:val="003D4DBE"/>
    <w:rsid w:val="003D69ED"/>
    <w:rsid w:val="003E40C4"/>
    <w:rsid w:val="003E55E7"/>
    <w:rsid w:val="003F0E6F"/>
    <w:rsid w:val="003F243F"/>
    <w:rsid w:val="003F25EE"/>
    <w:rsid w:val="003F4D61"/>
    <w:rsid w:val="003F508E"/>
    <w:rsid w:val="004024A6"/>
    <w:rsid w:val="00403536"/>
    <w:rsid w:val="0040660F"/>
    <w:rsid w:val="00407187"/>
    <w:rsid w:val="00407356"/>
    <w:rsid w:val="00410596"/>
    <w:rsid w:val="00411097"/>
    <w:rsid w:val="0041301C"/>
    <w:rsid w:val="004162B5"/>
    <w:rsid w:val="0042000D"/>
    <w:rsid w:val="004219D5"/>
    <w:rsid w:val="0042244B"/>
    <w:rsid w:val="00422582"/>
    <w:rsid w:val="0042311C"/>
    <w:rsid w:val="00423DD2"/>
    <w:rsid w:val="00423E3E"/>
    <w:rsid w:val="00424716"/>
    <w:rsid w:val="00424902"/>
    <w:rsid w:val="00424A52"/>
    <w:rsid w:val="00424F50"/>
    <w:rsid w:val="00425231"/>
    <w:rsid w:val="00425380"/>
    <w:rsid w:val="0042768C"/>
    <w:rsid w:val="004341B3"/>
    <w:rsid w:val="004364AE"/>
    <w:rsid w:val="004366C9"/>
    <w:rsid w:val="004409C6"/>
    <w:rsid w:val="004414D7"/>
    <w:rsid w:val="00443A02"/>
    <w:rsid w:val="00443C54"/>
    <w:rsid w:val="00445C1D"/>
    <w:rsid w:val="00446062"/>
    <w:rsid w:val="00447C63"/>
    <w:rsid w:val="0045289A"/>
    <w:rsid w:val="00452BBE"/>
    <w:rsid w:val="0045739C"/>
    <w:rsid w:val="00461CFE"/>
    <w:rsid w:val="00463D0D"/>
    <w:rsid w:val="00466326"/>
    <w:rsid w:val="00470987"/>
    <w:rsid w:val="00471810"/>
    <w:rsid w:val="0047508C"/>
    <w:rsid w:val="00480232"/>
    <w:rsid w:val="00482404"/>
    <w:rsid w:val="00483377"/>
    <w:rsid w:val="00483960"/>
    <w:rsid w:val="00485C17"/>
    <w:rsid w:val="00486962"/>
    <w:rsid w:val="00486B7B"/>
    <w:rsid w:val="004968FB"/>
    <w:rsid w:val="004A47D7"/>
    <w:rsid w:val="004A4DAD"/>
    <w:rsid w:val="004A7A67"/>
    <w:rsid w:val="004A7DFC"/>
    <w:rsid w:val="004B0994"/>
    <w:rsid w:val="004B10CC"/>
    <w:rsid w:val="004B1867"/>
    <w:rsid w:val="004B2F95"/>
    <w:rsid w:val="004B406A"/>
    <w:rsid w:val="004B6C17"/>
    <w:rsid w:val="004B7682"/>
    <w:rsid w:val="004C210A"/>
    <w:rsid w:val="004C43E2"/>
    <w:rsid w:val="004C5458"/>
    <w:rsid w:val="004D01E8"/>
    <w:rsid w:val="004D154E"/>
    <w:rsid w:val="004D3082"/>
    <w:rsid w:val="004D5433"/>
    <w:rsid w:val="004E4743"/>
    <w:rsid w:val="004E50B0"/>
    <w:rsid w:val="004E6E42"/>
    <w:rsid w:val="004E7D46"/>
    <w:rsid w:val="004F3F90"/>
    <w:rsid w:val="004F67BC"/>
    <w:rsid w:val="00505FF2"/>
    <w:rsid w:val="00516093"/>
    <w:rsid w:val="005200CC"/>
    <w:rsid w:val="005228D8"/>
    <w:rsid w:val="00522FDC"/>
    <w:rsid w:val="00523CCE"/>
    <w:rsid w:val="00525887"/>
    <w:rsid w:val="00525C8C"/>
    <w:rsid w:val="0053055C"/>
    <w:rsid w:val="005348B1"/>
    <w:rsid w:val="00536A9D"/>
    <w:rsid w:val="00536E31"/>
    <w:rsid w:val="00537255"/>
    <w:rsid w:val="005372F3"/>
    <w:rsid w:val="0053753B"/>
    <w:rsid w:val="00541225"/>
    <w:rsid w:val="00547117"/>
    <w:rsid w:val="00552873"/>
    <w:rsid w:val="005538D2"/>
    <w:rsid w:val="00554851"/>
    <w:rsid w:val="00555E2A"/>
    <w:rsid w:val="00560294"/>
    <w:rsid w:val="00560E72"/>
    <w:rsid w:val="0056146D"/>
    <w:rsid w:val="00563F3D"/>
    <w:rsid w:val="005642B6"/>
    <w:rsid w:val="00567D67"/>
    <w:rsid w:val="005704A9"/>
    <w:rsid w:val="0057071F"/>
    <w:rsid w:val="005714CE"/>
    <w:rsid w:val="00571A89"/>
    <w:rsid w:val="00571B86"/>
    <w:rsid w:val="005727E4"/>
    <w:rsid w:val="00573216"/>
    <w:rsid w:val="00574E0F"/>
    <w:rsid w:val="0057515B"/>
    <w:rsid w:val="00581F1B"/>
    <w:rsid w:val="005827D1"/>
    <w:rsid w:val="005918F6"/>
    <w:rsid w:val="005919D6"/>
    <w:rsid w:val="00592D0B"/>
    <w:rsid w:val="00593A21"/>
    <w:rsid w:val="0059460C"/>
    <w:rsid w:val="00594F4D"/>
    <w:rsid w:val="005A06D2"/>
    <w:rsid w:val="005A3C21"/>
    <w:rsid w:val="005A6F91"/>
    <w:rsid w:val="005B0C04"/>
    <w:rsid w:val="005B10FF"/>
    <w:rsid w:val="005B4C52"/>
    <w:rsid w:val="005B584F"/>
    <w:rsid w:val="005B5BE9"/>
    <w:rsid w:val="005B6055"/>
    <w:rsid w:val="005B6B5C"/>
    <w:rsid w:val="005B6C8B"/>
    <w:rsid w:val="005B7A27"/>
    <w:rsid w:val="005B7ED3"/>
    <w:rsid w:val="005C0571"/>
    <w:rsid w:val="005C430D"/>
    <w:rsid w:val="005D14E0"/>
    <w:rsid w:val="005D32D9"/>
    <w:rsid w:val="005D3A75"/>
    <w:rsid w:val="005D4586"/>
    <w:rsid w:val="005D4B1C"/>
    <w:rsid w:val="005D5A17"/>
    <w:rsid w:val="005D68B1"/>
    <w:rsid w:val="005D7746"/>
    <w:rsid w:val="005E3C84"/>
    <w:rsid w:val="005E3E6C"/>
    <w:rsid w:val="005E4032"/>
    <w:rsid w:val="005E41F2"/>
    <w:rsid w:val="005E6D3A"/>
    <w:rsid w:val="005F01A3"/>
    <w:rsid w:val="005F4F11"/>
    <w:rsid w:val="005F592C"/>
    <w:rsid w:val="005F5F59"/>
    <w:rsid w:val="005F75D6"/>
    <w:rsid w:val="005F7F79"/>
    <w:rsid w:val="006000C2"/>
    <w:rsid w:val="0060145D"/>
    <w:rsid w:val="00601BB9"/>
    <w:rsid w:val="00602F8B"/>
    <w:rsid w:val="00606819"/>
    <w:rsid w:val="0060791E"/>
    <w:rsid w:val="00611310"/>
    <w:rsid w:val="00612637"/>
    <w:rsid w:val="00614CFF"/>
    <w:rsid w:val="006164C2"/>
    <w:rsid w:val="006254D7"/>
    <w:rsid w:val="00625760"/>
    <w:rsid w:val="006308F4"/>
    <w:rsid w:val="006324B9"/>
    <w:rsid w:val="00632527"/>
    <w:rsid w:val="0063354F"/>
    <w:rsid w:val="00634EBA"/>
    <w:rsid w:val="0063565D"/>
    <w:rsid w:val="00644696"/>
    <w:rsid w:val="00644F2D"/>
    <w:rsid w:val="0065178D"/>
    <w:rsid w:val="00652786"/>
    <w:rsid w:val="00653097"/>
    <w:rsid w:val="006554E7"/>
    <w:rsid w:val="00656960"/>
    <w:rsid w:val="006609F4"/>
    <w:rsid w:val="00661DD8"/>
    <w:rsid w:val="006634F7"/>
    <w:rsid w:val="006638BE"/>
    <w:rsid w:val="00664AED"/>
    <w:rsid w:val="006652EE"/>
    <w:rsid w:val="0066596D"/>
    <w:rsid w:val="006666C5"/>
    <w:rsid w:val="00666AFB"/>
    <w:rsid w:val="00667A65"/>
    <w:rsid w:val="00670645"/>
    <w:rsid w:val="006713F0"/>
    <w:rsid w:val="00671B32"/>
    <w:rsid w:val="00677D83"/>
    <w:rsid w:val="006800AF"/>
    <w:rsid w:val="006817D6"/>
    <w:rsid w:val="0068323F"/>
    <w:rsid w:val="006843E6"/>
    <w:rsid w:val="00692CFF"/>
    <w:rsid w:val="0069380B"/>
    <w:rsid w:val="00693CEB"/>
    <w:rsid w:val="0069437C"/>
    <w:rsid w:val="006A08BA"/>
    <w:rsid w:val="006A212E"/>
    <w:rsid w:val="006A2E35"/>
    <w:rsid w:val="006A6CD7"/>
    <w:rsid w:val="006B0C0A"/>
    <w:rsid w:val="006B1F1F"/>
    <w:rsid w:val="006C13C2"/>
    <w:rsid w:val="006C15D4"/>
    <w:rsid w:val="006C1B37"/>
    <w:rsid w:val="006C20D7"/>
    <w:rsid w:val="006C22D3"/>
    <w:rsid w:val="006C3B37"/>
    <w:rsid w:val="006C4C1A"/>
    <w:rsid w:val="006C558F"/>
    <w:rsid w:val="006D0439"/>
    <w:rsid w:val="006D15D0"/>
    <w:rsid w:val="006D3997"/>
    <w:rsid w:val="006D78C9"/>
    <w:rsid w:val="006E081C"/>
    <w:rsid w:val="006E13E8"/>
    <w:rsid w:val="006E547D"/>
    <w:rsid w:val="006E649C"/>
    <w:rsid w:val="006E6691"/>
    <w:rsid w:val="006E6B4D"/>
    <w:rsid w:val="006E75DE"/>
    <w:rsid w:val="006F4153"/>
    <w:rsid w:val="006F622B"/>
    <w:rsid w:val="00700591"/>
    <w:rsid w:val="00701DB4"/>
    <w:rsid w:val="007056AF"/>
    <w:rsid w:val="00705C04"/>
    <w:rsid w:val="007072C6"/>
    <w:rsid w:val="00707C74"/>
    <w:rsid w:val="0071094E"/>
    <w:rsid w:val="00710A7C"/>
    <w:rsid w:val="00712636"/>
    <w:rsid w:val="00712C99"/>
    <w:rsid w:val="00714235"/>
    <w:rsid w:val="00714348"/>
    <w:rsid w:val="007205AB"/>
    <w:rsid w:val="00721283"/>
    <w:rsid w:val="00721CC8"/>
    <w:rsid w:val="007220B4"/>
    <w:rsid w:val="0072310F"/>
    <w:rsid w:val="007254D4"/>
    <w:rsid w:val="007300EC"/>
    <w:rsid w:val="00731179"/>
    <w:rsid w:val="00731A89"/>
    <w:rsid w:val="00733715"/>
    <w:rsid w:val="007347C5"/>
    <w:rsid w:val="007356C0"/>
    <w:rsid w:val="0074410D"/>
    <w:rsid w:val="00745943"/>
    <w:rsid w:val="00747B79"/>
    <w:rsid w:val="00747CE4"/>
    <w:rsid w:val="00747EF0"/>
    <w:rsid w:val="00750BE7"/>
    <w:rsid w:val="007526C9"/>
    <w:rsid w:val="0075723E"/>
    <w:rsid w:val="00757898"/>
    <w:rsid w:val="00760C6F"/>
    <w:rsid w:val="00763748"/>
    <w:rsid w:val="00772F0E"/>
    <w:rsid w:val="00773E10"/>
    <w:rsid w:val="00774F1E"/>
    <w:rsid w:val="00781509"/>
    <w:rsid w:val="007863AB"/>
    <w:rsid w:val="0078683D"/>
    <w:rsid w:val="00791313"/>
    <w:rsid w:val="00794B24"/>
    <w:rsid w:val="00795310"/>
    <w:rsid w:val="00797F67"/>
    <w:rsid w:val="007A05B8"/>
    <w:rsid w:val="007A0A04"/>
    <w:rsid w:val="007A2482"/>
    <w:rsid w:val="007A6282"/>
    <w:rsid w:val="007A78ED"/>
    <w:rsid w:val="007B02F9"/>
    <w:rsid w:val="007B0711"/>
    <w:rsid w:val="007B2946"/>
    <w:rsid w:val="007B35EE"/>
    <w:rsid w:val="007B4C2C"/>
    <w:rsid w:val="007B4F8B"/>
    <w:rsid w:val="007B7514"/>
    <w:rsid w:val="007C0344"/>
    <w:rsid w:val="007C43C6"/>
    <w:rsid w:val="007C50A0"/>
    <w:rsid w:val="007C7583"/>
    <w:rsid w:val="007C7694"/>
    <w:rsid w:val="007C7BB4"/>
    <w:rsid w:val="007C7F98"/>
    <w:rsid w:val="007D0EED"/>
    <w:rsid w:val="007D195B"/>
    <w:rsid w:val="007D3447"/>
    <w:rsid w:val="007D65F6"/>
    <w:rsid w:val="007D69EC"/>
    <w:rsid w:val="007D7109"/>
    <w:rsid w:val="007F0203"/>
    <w:rsid w:val="007F1732"/>
    <w:rsid w:val="007F32E4"/>
    <w:rsid w:val="007F3A1E"/>
    <w:rsid w:val="007F4A72"/>
    <w:rsid w:val="007F640C"/>
    <w:rsid w:val="007F696D"/>
    <w:rsid w:val="007F75EE"/>
    <w:rsid w:val="00801203"/>
    <w:rsid w:val="00802F58"/>
    <w:rsid w:val="008036B2"/>
    <w:rsid w:val="00804354"/>
    <w:rsid w:val="00804776"/>
    <w:rsid w:val="00805CED"/>
    <w:rsid w:val="00807B6B"/>
    <w:rsid w:val="00815127"/>
    <w:rsid w:val="0082025E"/>
    <w:rsid w:val="008215F6"/>
    <w:rsid w:val="00821C9E"/>
    <w:rsid w:val="00822AB2"/>
    <w:rsid w:val="008239E2"/>
    <w:rsid w:val="00824E97"/>
    <w:rsid w:val="00825AD7"/>
    <w:rsid w:val="00826664"/>
    <w:rsid w:val="00827697"/>
    <w:rsid w:val="0082778A"/>
    <w:rsid w:val="00834EB7"/>
    <w:rsid w:val="008368BB"/>
    <w:rsid w:val="00837EA2"/>
    <w:rsid w:val="0084225D"/>
    <w:rsid w:val="00842499"/>
    <w:rsid w:val="00842AA6"/>
    <w:rsid w:val="00843C89"/>
    <w:rsid w:val="00844815"/>
    <w:rsid w:val="00844878"/>
    <w:rsid w:val="00851677"/>
    <w:rsid w:val="00851B7D"/>
    <w:rsid w:val="008528AE"/>
    <w:rsid w:val="0085363F"/>
    <w:rsid w:val="00855CE4"/>
    <w:rsid w:val="00855D7D"/>
    <w:rsid w:val="00855FB4"/>
    <w:rsid w:val="00857F9B"/>
    <w:rsid w:val="008669CF"/>
    <w:rsid w:val="0086706E"/>
    <w:rsid w:val="0086791D"/>
    <w:rsid w:val="00867A23"/>
    <w:rsid w:val="00871369"/>
    <w:rsid w:val="008738F1"/>
    <w:rsid w:val="008765D3"/>
    <w:rsid w:val="0088056F"/>
    <w:rsid w:val="008867DB"/>
    <w:rsid w:val="008870E0"/>
    <w:rsid w:val="00890993"/>
    <w:rsid w:val="00891275"/>
    <w:rsid w:val="0089225D"/>
    <w:rsid w:val="00894BD7"/>
    <w:rsid w:val="008963D2"/>
    <w:rsid w:val="00896472"/>
    <w:rsid w:val="00896F94"/>
    <w:rsid w:val="008A11BC"/>
    <w:rsid w:val="008A1740"/>
    <w:rsid w:val="008A1BE9"/>
    <w:rsid w:val="008A3284"/>
    <w:rsid w:val="008A620A"/>
    <w:rsid w:val="008A7016"/>
    <w:rsid w:val="008A763A"/>
    <w:rsid w:val="008B2C47"/>
    <w:rsid w:val="008B2D4F"/>
    <w:rsid w:val="008B3012"/>
    <w:rsid w:val="008B37CE"/>
    <w:rsid w:val="008B3E91"/>
    <w:rsid w:val="008B5F13"/>
    <w:rsid w:val="008B5F40"/>
    <w:rsid w:val="008B71FE"/>
    <w:rsid w:val="008C055A"/>
    <w:rsid w:val="008C25CD"/>
    <w:rsid w:val="008C6A23"/>
    <w:rsid w:val="008C6FC9"/>
    <w:rsid w:val="008D076C"/>
    <w:rsid w:val="008D1D7E"/>
    <w:rsid w:val="008D30E8"/>
    <w:rsid w:val="008D633F"/>
    <w:rsid w:val="008D77DF"/>
    <w:rsid w:val="008E30D9"/>
    <w:rsid w:val="008E4EE9"/>
    <w:rsid w:val="008E62F5"/>
    <w:rsid w:val="008E6688"/>
    <w:rsid w:val="008E69B2"/>
    <w:rsid w:val="008E7091"/>
    <w:rsid w:val="008E7B03"/>
    <w:rsid w:val="008F0A39"/>
    <w:rsid w:val="008F3863"/>
    <w:rsid w:val="008F7868"/>
    <w:rsid w:val="00900DA6"/>
    <w:rsid w:val="00903B63"/>
    <w:rsid w:val="00904EEC"/>
    <w:rsid w:val="009127F2"/>
    <w:rsid w:val="009153B6"/>
    <w:rsid w:val="00917076"/>
    <w:rsid w:val="009201A5"/>
    <w:rsid w:val="009239E5"/>
    <w:rsid w:val="00924919"/>
    <w:rsid w:val="0092732C"/>
    <w:rsid w:val="00932EF1"/>
    <w:rsid w:val="00936049"/>
    <w:rsid w:val="00936900"/>
    <w:rsid w:val="00936DC0"/>
    <w:rsid w:val="0094215A"/>
    <w:rsid w:val="00944B5E"/>
    <w:rsid w:val="00944BD1"/>
    <w:rsid w:val="00945994"/>
    <w:rsid w:val="00951B44"/>
    <w:rsid w:val="00956A92"/>
    <w:rsid w:val="009576BB"/>
    <w:rsid w:val="00957824"/>
    <w:rsid w:val="009609EB"/>
    <w:rsid w:val="009630D7"/>
    <w:rsid w:val="0096560E"/>
    <w:rsid w:val="00965859"/>
    <w:rsid w:val="00965D89"/>
    <w:rsid w:val="00977339"/>
    <w:rsid w:val="00983CED"/>
    <w:rsid w:val="0098553C"/>
    <w:rsid w:val="00985936"/>
    <w:rsid w:val="00985F5D"/>
    <w:rsid w:val="00986592"/>
    <w:rsid w:val="00987059"/>
    <w:rsid w:val="00991382"/>
    <w:rsid w:val="0099198C"/>
    <w:rsid w:val="00994D92"/>
    <w:rsid w:val="00996C57"/>
    <w:rsid w:val="00997695"/>
    <w:rsid w:val="009A2054"/>
    <w:rsid w:val="009A421F"/>
    <w:rsid w:val="009A594C"/>
    <w:rsid w:val="009B6B53"/>
    <w:rsid w:val="009C0310"/>
    <w:rsid w:val="009C1D27"/>
    <w:rsid w:val="009C32D6"/>
    <w:rsid w:val="009C5020"/>
    <w:rsid w:val="009C682F"/>
    <w:rsid w:val="009D0A56"/>
    <w:rsid w:val="009D1C00"/>
    <w:rsid w:val="009D46A1"/>
    <w:rsid w:val="009D48DC"/>
    <w:rsid w:val="009D56E8"/>
    <w:rsid w:val="009D65A9"/>
    <w:rsid w:val="009D7347"/>
    <w:rsid w:val="009E13E3"/>
    <w:rsid w:val="009E2B92"/>
    <w:rsid w:val="009E347F"/>
    <w:rsid w:val="009E3D87"/>
    <w:rsid w:val="009E6383"/>
    <w:rsid w:val="009E6463"/>
    <w:rsid w:val="009F0EC1"/>
    <w:rsid w:val="009F2FA3"/>
    <w:rsid w:val="009F68DE"/>
    <w:rsid w:val="009F7430"/>
    <w:rsid w:val="00A006C1"/>
    <w:rsid w:val="00A04E46"/>
    <w:rsid w:val="00A04E89"/>
    <w:rsid w:val="00A103A2"/>
    <w:rsid w:val="00A107AF"/>
    <w:rsid w:val="00A10BA3"/>
    <w:rsid w:val="00A1189F"/>
    <w:rsid w:val="00A11A5B"/>
    <w:rsid w:val="00A14613"/>
    <w:rsid w:val="00A158FF"/>
    <w:rsid w:val="00A17205"/>
    <w:rsid w:val="00A17435"/>
    <w:rsid w:val="00A2181D"/>
    <w:rsid w:val="00A233C1"/>
    <w:rsid w:val="00A34725"/>
    <w:rsid w:val="00A4267A"/>
    <w:rsid w:val="00A4549B"/>
    <w:rsid w:val="00A4578E"/>
    <w:rsid w:val="00A458EF"/>
    <w:rsid w:val="00A47A60"/>
    <w:rsid w:val="00A510B8"/>
    <w:rsid w:val="00A518D6"/>
    <w:rsid w:val="00A55190"/>
    <w:rsid w:val="00A57816"/>
    <w:rsid w:val="00A57E01"/>
    <w:rsid w:val="00A6121E"/>
    <w:rsid w:val="00A61786"/>
    <w:rsid w:val="00A62DF0"/>
    <w:rsid w:val="00A63E5B"/>
    <w:rsid w:val="00A64F08"/>
    <w:rsid w:val="00A65189"/>
    <w:rsid w:val="00A7050D"/>
    <w:rsid w:val="00A71E37"/>
    <w:rsid w:val="00A72732"/>
    <w:rsid w:val="00A85EEE"/>
    <w:rsid w:val="00A93A5E"/>
    <w:rsid w:val="00A93BCB"/>
    <w:rsid w:val="00A9532F"/>
    <w:rsid w:val="00A95A1E"/>
    <w:rsid w:val="00A96AE2"/>
    <w:rsid w:val="00A96E7C"/>
    <w:rsid w:val="00AA12C5"/>
    <w:rsid w:val="00AA210F"/>
    <w:rsid w:val="00AA44F8"/>
    <w:rsid w:val="00AA6593"/>
    <w:rsid w:val="00AB05A0"/>
    <w:rsid w:val="00AB1ADC"/>
    <w:rsid w:val="00AB3CC5"/>
    <w:rsid w:val="00AB57DC"/>
    <w:rsid w:val="00AB5EDC"/>
    <w:rsid w:val="00AB63B2"/>
    <w:rsid w:val="00AB67D5"/>
    <w:rsid w:val="00AB6C0F"/>
    <w:rsid w:val="00AB750E"/>
    <w:rsid w:val="00AC005C"/>
    <w:rsid w:val="00AC03B0"/>
    <w:rsid w:val="00AC2CF9"/>
    <w:rsid w:val="00AC2E0C"/>
    <w:rsid w:val="00AC6560"/>
    <w:rsid w:val="00AC6B92"/>
    <w:rsid w:val="00AD0D18"/>
    <w:rsid w:val="00AD188F"/>
    <w:rsid w:val="00AD4050"/>
    <w:rsid w:val="00AD4C86"/>
    <w:rsid w:val="00AD64CB"/>
    <w:rsid w:val="00AD7819"/>
    <w:rsid w:val="00AD7A5F"/>
    <w:rsid w:val="00AE0F90"/>
    <w:rsid w:val="00AE100E"/>
    <w:rsid w:val="00AE23B4"/>
    <w:rsid w:val="00AE53DD"/>
    <w:rsid w:val="00AF2F77"/>
    <w:rsid w:val="00AF4515"/>
    <w:rsid w:val="00AF5FF8"/>
    <w:rsid w:val="00AF6B62"/>
    <w:rsid w:val="00AF6D0F"/>
    <w:rsid w:val="00B005D9"/>
    <w:rsid w:val="00B00B9E"/>
    <w:rsid w:val="00B01D44"/>
    <w:rsid w:val="00B02D84"/>
    <w:rsid w:val="00B05390"/>
    <w:rsid w:val="00B0750A"/>
    <w:rsid w:val="00B077C7"/>
    <w:rsid w:val="00B10F29"/>
    <w:rsid w:val="00B134F6"/>
    <w:rsid w:val="00B1361C"/>
    <w:rsid w:val="00B15D0E"/>
    <w:rsid w:val="00B17562"/>
    <w:rsid w:val="00B20749"/>
    <w:rsid w:val="00B2179D"/>
    <w:rsid w:val="00B22BF8"/>
    <w:rsid w:val="00B22C9C"/>
    <w:rsid w:val="00B27F84"/>
    <w:rsid w:val="00B34326"/>
    <w:rsid w:val="00B37E20"/>
    <w:rsid w:val="00B471A9"/>
    <w:rsid w:val="00B47D69"/>
    <w:rsid w:val="00B50261"/>
    <w:rsid w:val="00B53A9A"/>
    <w:rsid w:val="00B553F7"/>
    <w:rsid w:val="00B55516"/>
    <w:rsid w:val="00B579FB"/>
    <w:rsid w:val="00B60221"/>
    <w:rsid w:val="00B610B4"/>
    <w:rsid w:val="00B71BDA"/>
    <w:rsid w:val="00B733B6"/>
    <w:rsid w:val="00B74559"/>
    <w:rsid w:val="00B7525D"/>
    <w:rsid w:val="00B816EC"/>
    <w:rsid w:val="00B8197F"/>
    <w:rsid w:val="00B826A6"/>
    <w:rsid w:val="00B85E16"/>
    <w:rsid w:val="00B869ED"/>
    <w:rsid w:val="00B921C2"/>
    <w:rsid w:val="00B947F1"/>
    <w:rsid w:val="00BA2D3A"/>
    <w:rsid w:val="00BA46DC"/>
    <w:rsid w:val="00BA70F5"/>
    <w:rsid w:val="00BA7BE4"/>
    <w:rsid w:val="00BB248A"/>
    <w:rsid w:val="00BB59C6"/>
    <w:rsid w:val="00BC3E30"/>
    <w:rsid w:val="00BC440C"/>
    <w:rsid w:val="00BC5C02"/>
    <w:rsid w:val="00BC7B9C"/>
    <w:rsid w:val="00BD0BB1"/>
    <w:rsid w:val="00BD389D"/>
    <w:rsid w:val="00BD410A"/>
    <w:rsid w:val="00BD5A31"/>
    <w:rsid w:val="00BD6EAE"/>
    <w:rsid w:val="00BD70D5"/>
    <w:rsid w:val="00BD77F9"/>
    <w:rsid w:val="00BE1B30"/>
    <w:rsid w:val="00BE3A74"/>
    <w:rsid w:val="00BE6FF0"/>
    <w:rsid w:val="00BE77E6"/>
    <w:rsid w:val="00BF0036"/>
    <w:rsid w:val="00C01957"/>
    <w:rsid w:val="00C01BC0"/>
    <w:rsid w:val="00C032DE"/>
    <w:rsid w:val="00C1148D"/>
    <w:rsid w:val="00C12AD3"/>
    <w:rsid w:val="00C15066"/>
    <w:rsid w:val="00C1593F"/>
    <w:rsid w:val="00C20712"/>
    <w:rsid w:val="00C212A3"/>
    <w:rsid w:val="00C216F0"/>
    <w:rsid w:val="00C22B7D"/>
    <w:rsid w:val="00C23A56"/>
    <w:rsid w:val="00C23AE8"/>
    <w:rsid w:val="00C24CC1"/>
    <w:rsid w:val="00C24CDE"/>
    <w:rsid w:val="00C26D49"/>
    <w:rsid w:val="00C27A9C"/>
    <w:rsid w:val="00C31D87"/>
    <w:rsid w:val="00C3227F"/>
    <w:rsid w:val="00C378B5"/>
    <w:rsid w:val="00C4359B"/>
    <w:rsid w:val="00C512FE"/>
    <w:rsid w:val="00C544ED"/>
    <w:rsid w:val="00C549B6"/>
    <w:rsid w:val="00C56E48"/>
    <w:rsid w:val="00C5731A"/>
    <w:rsid w:val="00C62D9A"/>
    <w:rsid w:val="00C632EB"/>
    <w:rsid w:val="00C70D64"/>
    <w:rsid w:val="00C715C1"/>
    <w:rsid w:val="00C7420A"/>
    <w:rsid w:val="00C75AD1"/>
    <w:rsid w:val="00C75DEE"/>
    <w:rsid w:val="00C764F7"/>
    <w:rsid w:val="00C76E19"/>
    <w:rsid w:val="00C8110A"/>
    <w:rsid w:val="00C8123B"/>
    <w:rsid w:val="00C815E6"/>
    <w:rsid w:val="00C839E4"/>
    <w:rsid w:val="00C867A7"/>
    <w:rsid w:val="00C86C85"/>
    <w:rsid w:val="00C875E7"/>
    <w:rsid w:val="00C87AA4"/>
    <w:rsid w:val="00C9019C"/>
    <w:rsid w:val="00C90258"/>
    <w:rsid w:val="00C90450"/>
    <w:rsid w:val="00C916FE"/>
    <w:rsid w:val="00C91F46"/>
    <w:rsid w:val="00C93D11"/>
    <w:rsid w:val="00C943EB"/>
    <w:rsid w:val="00C9638E"/>
    <w:rsid w:val="00CA0B3C"/>
    <w:rsid w:val="00CA2DEB"/>
    <w:rsid w:val="00CB50C8"/>
    <w:rsid w:val="00CB5ACD"/>
    <w:rsid w:val="00CC1F15"/>
    <w:rsid w:val="00CC3AF5"/>
    <w:rsid w:val="00CC4DD0"/>
    <w:rsid w:val="00CC7D35"/>
    <w:rsid w:val="00CD3D0F"/>
    <w:rsid w:val="00CD3E62"/>
    <w:rsid w:val="00CD4371"/>
    <w:rsid w:val="00CD624B"/>
    <w:rsid w:val="00CE000A"/>
    <w:rsid w:val="00CE0814"/>
    <w:rsid w:val="00CE3D1A"/>
    <w:rsid w:val="00CE5FD2"/>
    <w:rsid w:val="00CE7969"/>
    <w:rsid w:val="00CE7FB1"/>
    <w:rsid w:val="00CF462B"/>
    <w:rsid w:val="00D011B1"/>
    <w:rsid w:val="00D04636"/>
    <w:rsid w:val="00D0657A"/>
    <w:rsid w:val="00D10A5C"/>
    <w:rsid w:val="00D117E4"/>
    <w:rsid w:val="00D129C3"/>
    <w:rsid w:val="00D16E31"/>
    <w:rsid w:val="00D25095"/>
    <w:rsid w:val="00D25146"/>
    <w:rsid w:val="00D2596D"/>
    <w:rsid w:val="00D25BD1"/>
    <w:rsid w:val="00D25F41"/>
    <w:rsid w:val="00D26ECD"/>
    <w:rsid w:val="00D30BA3"/>
    <w:rsid w:val="00D31F37"/>
    <w:rsid w:val="00D3329E"/>
    <w:rsid w:val="00D34A04"/>
    <w:rsid w:val="00D34DB8"/>
    <w:rsid w:val="00D37B0D"/>
    <w:rsid w:val="00D408D1"/>
    <w:rsid w:val="00D41623"/>
    <w:rsid w:val="00D41D24"/>
    <w:rsid w:val="00D42F38"/>
    <w:rsid w:val="00D4383C"/>
    <w:rsid w:val="00D43BEA"/>
    <w:rsid w:val="00D4461D"/>
    <w:rsid w:val="00D44B8F"/>
    <w:rsid w:val="00D46ED8"/>
    <w:rsid w:val="00D479D9"/>
    <w:rsid w:val="00D5137D"/>
    <w:rsid w:val="00D51E4A"/>
    <w:rsid w:val="00D5350F"/>
    <w:rsid w:val="00D54F98"/>
    <w:rsid w:val="00D57D4D"/>
    <w:rsid w:val="00D62EBD"/>
    <w:rsid w:val="00D659D1"/>
    <w:rsid w:val="00D7217A"/>
    <w:rsid w:val="00D727F8"/>
    <w:rsid w:val="00D740BE"/>
    <w:rsid w:val="00D7410A"/>
    <w:rsid w:val="00D747B3"/>
    <w:rsid w:val="00D84298"/>
    <w:rsid w:val="00D84A19"/>
    <w:rsid w:val="00D901A2"/>
    <w:rsid w:val="00D92D6C"/>
    <w:rsid w:val="00D92EC5"/>
    <w:rsid w:val="00D94CAE"/>
    <w:rsid w:val="00D97269"/>
    <w:rsid w:val="00D972AF"/>
    <w:rsid w:val="00DA1281"/>
    <w:rsid w:val="00DA1DFE"/>
    <w:rsid w:val="00DA22C8"/>
    <w:rsid w:val="00DA5C48"/>
    <w:rsid w:val="00DB1613"/>
    <w:rsid w:val="00DB3C63"/>
    <w:rsid w:val="00DC1030"/>
    <w:rsid w:val="00DC1DD3"/>
    <w:rsid w:val="00DC20FA"/>
    <w:rsid w:val="00DC390C"/>
    <w:rsid w:val="00DD0D57"/>
    <w:rsid w:val="00DD2AF3"/>
    <w:rsid w:val="00DD301C"/>
    <w:rsid w:val="00DD44F6"/>
    <w:rsid w:val="00DD5A89"/>
    <w:rsid w:val="00DD7FD3"/>
    <w:rsid w:val="00DE0064"/>
    <w:rsid w:val="00DE03B1"/>
    <w:rsid w:val="00DE1238"/>
    <w:rsid w:val="00DE4383"/>
    <w:rsid w:val="00DE65BA"/>
    <w:rsid w:val="00DE7CC4"/>
    <w:rsid w:val="00DF2E94"/>
    <w:rsid w:val="00DF4385"/>
    <w:rsid w:val="00DF453C"/>
    <w:rsid w:val="00DF54B7"/>
    <w:rsid w:val="00DF5692"/>
    <w:rsid w:val="00DF5C5A"/>
    <w:rsid w:val="00DF5F8A"/>
    <w:rsid w:val="00E07036"/>
    <w:rsid w:val="00E07FB3"/>
    <w:rsid w:val="00E20680"/>
    <w:rsid w:val="00E20944"/>
    <w:rsid w:val="00E2192B"/>
    <w:rsid w:val="00E21D1F"/>
    <w:rsid w:val="00E225EC"/>
    <w:rsid w:val="00E230A6"/>
    <w:rsid w:val="00E239AA"/>
    <w:rsid w:val="00E24053"/>
    <w:rsid w:val="00E2660C"/>
    <w:rsid w:val="00E30E62"/>
    <w:rsid w:val="00E31235"/>
    <w:rsid w:val="00E312F6"/>
    <w:rsid w:val="00E32332"/>
    <w:rsid w:val="00E334E7"/>
    <w:rsid w:val="00E3403C"/>
    <w:rsid w:val="00E36387"/>
    <w:rsid w:val="00E365BC"/>
    <w:rsid w:val="00E41723"/>
    <w:rsid w:val="00E417B2"/>
    <w:rsid w:val="00E419E6"/>
    <w:rsid w:val="00E423EE"/>
    <w:rsid w:val="00E451C4"/>
    <w:rsid w:val="00E47AE4"/>
    <w:rsid w:val="00E50585"/>
    <w:rsid w:val="00E63F1A"/>
    <w:rsid w:val="00E663FC"/>
    <w:rsid w:val="00E6671B"/>
    <w:rsid w:val="00E70DD1"/>
    <w:rsid w:val="00E716A9"/>
    <w:rsid w:val="00E73E94"/>
    <w:rsid w:val="00E74979"/>
    <w:rsid w:val="00E80D43"/>
    <w:rsid w:val="00E84069"/>
    <w:rsid w:val="00E84DB8"/>
    <w:rsid w:val="00E84E9C"/>
    <w:rsid w:val="00E86281"/>
    <w:rsid w:val="00E86B2F"/>
    <w:rsid w:val="00E92303"/>
    <w:rsid w:val="00E94836"/>
    <w:rsid w:val="00E966DD"/>
    <w:rsid w:val="00EA1C63"/>
    <w:rsid w:val="00EA2CA7"/>
    <w:rsid w:val="00EA30F1"/>
    <w:rsid w:val="00EA3661"/>
    <w:rsid w:val="00EB08D3"/>
    <w:rsid w:val="00EB1656"/>
    <w:rsid w:val="00EB2B13"/>
    <w:rsid w:val="00EB354D"/>
    <w:rsid w:val="00EB4D1C"/>
    <w:rsid w:val="00EB5190"/>
    <w:rsid w:val="00EC0595"/>
    <w:rsid w:val="00EC0BAF"/>
    <w:rsid w:val="00EC399F"/>
    <w:rsid w:val="00EC6F93"/>
    <w:rsid w:val="00ED1D5A"/>
    <w:rsid w:val="00ED23E1"/>
    <w:rsid w:val="00ED5CDA"/>
    <w:rsid w:val="00ED7E46"/>
    <w:rsid w:val="00EE206F"/>
    <w:rsid w:val="00EE39FB"/>
    <w:rsid w:val="00EE3F0E"/>
    <w:rsid w:val="00EE48A9"/>
    <w:rsid w:val="00EE5079"/>
    <w:rsid w:val="00EE6296"/>
    <w:rsid w:val="00EE72F0"/>
    <w:rsid w:val="00EE7AA6"/>
    <w:rsid w:val="00EF16A7"/>
    <w:rsid w:val="00EF52CE"/>
    <w:rsid w:val="00EF652A"/>
    <w:rsid w:val="00EF7DFA"/>
    <w:rsid w:val="00F02E05"/>
    <w:rsid w:val="00F03FE6"/>
    <w:rsid w:val="00F07DC3"/>
    <w:rsid w:val="00F12CF7"/>
    <w:rsid w:val="00F13D1F"/>
    <w:rsid w:val="00F14685"/>
    <w:rsid w:val="00F21381"/>
    <w:rsid w:val="00F25820"/>
    <w:rsid w:val="00F2676E"/>
    <w:rsid w:val="00F2734A"/>
    <w:rsid w:val="00F27FD7"/>
    <w:rsid w:val="00F32152"/>
    <w:rsid w:val="00F35021"/>
    <w:rsid w:val="00F35177"/>
    <w:rsid w:val="00F427C0"/>
    <w:rsid w:val="00F44C7A"/>
    <w:rsid w:val="00F5294A"/>
    <w:rsid w:val="00F52AC9"/>
    <w:rsid w:val="00F52BAA"/>
    <w:rsid w:val="00F53DF2"/>
    <w:rsid w:val="00F546FF"/>
    <w:rsid w:val="00F567D2"/>
    <w:rsid w:val="00F604C5"/>
    <w:rsid w:val="00F64690"/>
    <w:rsid w:val="00F66166"/>
    <w:rsid w:val="00F67EA6"/>
    <w:rsid w:val="00F7006C"/>
    <w:rsid w:val="00F75E11"/>
    <w:rsid w:val="00F75E48"/>
    <w:rsid w:val="00F80AE2"/>
    <w:rsid w:val="00F812F6"/>
    <w:rsid w:val="00F81659"/>
    <w:rsid w:val="00F816F2"/>
    <w:rsid w:val="00F82003"/>
    <w:rsid w:val="00F83E7B"/>
    <w:rsid w:val="00F90B97"/>
    <w:rsid w:val="00F90EB6"/>
    <w:rsid w:val="00F91FAD"/>
    <w:rsid w:val="00FA046E"/>
    <w:rsid w:val="00FA0BF8"/>
    <w:rsid w:val="00FA1540"/>
    <w:rsid w:val="00FA2A15"/>
    <w:rsid w:val="00FA4069"/>
    <w:rsid w:val="00FA5B90"/>
    <w:rsid w:val="00FA6556"/>
    <w:rsid w:val="00FA7609"/>
    <w:rsid w:val="00FA771D"/>
    <w:rsid w:val="00FB0633"/>
    <w:rsid w:val="00FB33CE"/>
    <w:rsid w:val="00FC3703"/>
    <w:rsid w:val="00FC4079"/>
    <w:rsid w:val="00FC6363"/>
    <w:rsid w:val="00FC6CBB"/>
    <w:rsid w:val="00FC6DBB"/>
    <w:rsid w:val="00FD34C3"/>
    <w:rsid w:val="00FD3B85"/>
    <w:rsid w:val="00FD4B89"/>
    <w:rsid w:val="00FD5C41"/>
    <w:rsid w:val="00FD63A8"/>
    <w:rsid w:val="00FE081C"/>
    <w:rsid w:val="00FE1901"/>
    <w:rsid w:val="00FE4D51"/>
    <w:rsid w:val="00FE6DF9"/>
    <w:rsid w:val="00FE7310"/>
    <w:rsid w:val="00FF0DD5"/>
    <w:rsid w:val="00FF1718"/>
    <w:rsid w:val="00FF1848"/>
    <w:rsid w:val="00FF2140"/>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44FD9AE4"/>
  <w15:docId w15:val="{93442677-E788-4EC2-8D4D-E3D9FBF8D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62EBD"/>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62EBD"/>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2491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gresb-public.s3.amazonaws.com/2014/2014%20GRESB%20Survey.pdf" TargetMode="External"/><Relationship Id="rId39" Type="http://schemas.openxmlformats.org/officeDocument/2006/relationships/header" Target="header12.xml"/><Relationship Id="rId21" Type="http://schemas.openxmlformats.org/officeDocument/2006/relationships/image" Target="media/image9.png"/><Relationship Id="rId34" Type="http://schemas.openxmlformats.org/officeDocument/2006/relationships/header" Target="header7.xml"/><Relationship Id="rId42" Type="http://schemas.openxmlformats.org/officeDocument/2006/relationships/header" Target="header14.xml"/><Relationship Id="rId47" Type="http://schemas.openxmlformats.org/officeDocument/2006/relationships/header" Target="header19.xml"/><Relationship Id="rId50" Type="http://schemas.openxmlformats.org/officeDocument/2006/relationships/header" Target="header22.xml"/><Relationship Id="rId55" Type="http://schemas.openxmlformats.org/officeDocument/2006/relationships/header" Target="header26.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footer" Target="footer6.xml"/><Relationship Id="rId38" Type="http://schemas.openxmlformats.org/officeDocument/2006/relationships/header" Target="header11.xml"/><Relationship Id="rId46" Type="http://schemas.openxmlformats.org/officeDocument/2006/relationships/header" Target="header18.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4.xml"/><Relationship Id="rId41" Type="http://schemas.openxmlformats.org/officeDocument/2006/relationships/header" Target="header13.xml"/><Relationship Id="rId54" Type="http://schemas.openxmlformats.org/officeDocument/2006/relationships/header" Target="header2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32" Type="http://schemas.openxmlformats.org/officeDocument/2006/relationships/header" Target="header6.xml"/><Relationship Id="rId37" Type="http://schemas.openxmlformats.org/officeDocument/2006/relationships/header" Target="header10.xml"/><Relationship Id="rId40" Type="http://schemas.openxmlformats.org/officeDocument/2006/relationships/image" Target="media/image12.png"/><Relationship Id="rId45" Type="http://schemas.openxmlformats.org/officeDocument/2006/relationships/header" Target="header17.xml"/><Relationship Id="rId53" Type="http://schemas.openxmlformats.org/officeDocument/2006/relationships/header" Target="header24.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2.xml"/><Relationship Id="rId28" Type="http://schemas.openxmlformats.org/officeDocument/2006/relationships/footer" Target="footer4.xml"/><Relationship Id="rId36" Type="http://schemas.openxmlformats.org/officeDocument/2006/relationships/header" Target="header9.xml"/><Relationship Id="rId49" Type="http://schemas.openxmlformats.org/officeDocument/2006/relationships/header" Target="header21.xml"/><Relationship Id="rId57"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5.xml"/><Relationship Id="rId44" Type="http://schemas.openxmlformats.org/officeDocument/2006/relationships/header" Target="header16.xml"/><Relationship Id="rId52" Type="http://schemas.openxmlformats.org/officeDocument/2006/relationships/header" Target="header2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eader" Target="header3.xml"/><Relationship Id="rId30" Type="http://schemas.openxmlformats.org/officeDocument/2006/relationships/footer" Target="footer5.xml"/><Relationship Id="rId35" Type="http://schemas.openxmlformats.org/officeDocument/2006/relationships/header" Target="header8.xml"/><Relationship Id="rId43" Type="http://schemas.openxmlformats.org/officeDocument/2006/relationships/header" Target="header15.xml"/><Relationship Id="rId48" Type="http://schemas.openxmlformats.org/officeDocument/2006/relationships/header" Target="header20.xm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unpri.org/wp-content/uploads/2013-14_PRI_RF_maindefinitions.pdf"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318E3E-AD80-4F0C-8241-9065A5A71C5B}"/>
</file>

<file path=customXml/itemProps2.xml><?xml version="1.0" encoding="utf-8"?>
<ds:datastoreItem xmlns:ds="http://schemas.openxmlformats.org/officeDocument/2006/customXml" ds:itemID="{6E8999DE-B88B-4AFD-8AAA-ED1D1AF98987}"/>
</file>

<file path=customXml/itemProps3.xml><?xml version="1.0" encoding="utf-8"?>
<ds:datastoreItem xmlns:ds="http://schemas.openxmlformats.org/officeDocument/2006/customXml" ds:itemID="{F5B3A89D-0E3D-4EAE-80E3-ECD8898D9C64}"/>
</file>

<file path=customXml/itemProps4.xml><?xml version="1.0" encoding="utf-8"?>
<ds:datastoreItem xmlns:ds="http://schemas.openxmlformats.org/officeDocument/2006/customXml" ds:itemID="{6E543DD0-BB7E-49D3-98CB-2EDFC985800C}"/>
</file>

<file path=docProps/app.xml><?xml version="1.0" encoding="utf-8"?>
<Properties xmlns="http://schemas.openxmlformats.org/officeDocument/2006/extended-properties" xmlns:vt="http://schemas.openxmlformats.org/officeDocument/2006/docPropsVTypes">
  <Template>PRI_template_2013_2</Template>
  <TotalTime>680</TotalTime>
  <Pages>45</Pages>
  <Words>10326</Words>
  <Characters>58863</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69051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106</cp:revision>
  <cp:lastPrinted>2014-10-02T16:01:00Z</cp:lastPrinted>
  <dcterms:created xsi:type="dcterms:W3CDTF">2014-03-03T15:38:00Z</dcterms:created>
  <dcterms:modified xsi:type="dcterms:W3CDTF">2014-10-02T16:01:00Z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